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56B330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DE6DBF">
              <w:t>4</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DE6DBF">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t>Contents</w:t>
      </w:r>
    </w:p>
    <w:p w14:paraId="173A5F32" w14:textId="2A9CFD10" w:rsidR="00F44E90"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44E90">
        <w:t>Foreword</w:t>
      </w:r>
      <w:r w:rsidR="00F44E90">
        <w:tab/>
      </w:r>
      <w:r w:rsidR="00F44E90">
        <w:fldChar w:fldCharType="begin"/>
      </w:r>
      <w:r w:rsidR="00F44E90">
        <w:instrText xml:space="preserve"> PAGEREF _Toc69982507 \h </w:instrText>
      </w:r>
      <w:r w:rsidR="00F44E90">
        <w:fldChar w:fldCharType="separate"/>
      </w:r>
      <w:r w:rsidR="00F44E90">
        <w:t>11</w:t>
      </w:r>
      <w:r w:rsidR="00F44E90">
        <w:fldChar w:fldCharType="end"/>
      </w:r>
    </w:p>
    <w:p w14:paraId="3562BCBC" w14:textId="4ABAF769" w:rsidR="00F44E90" w:rsidRDefault="00F44E9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_Toc69982508 \h </w:instrText>
      </w:r>
      <w:r>
        <w:fldChar w:fldCharType="separate"/>
      </w:r>
      <w:r>
        <w:t>13</w:t>
      </w:r>
      <w:r>
        <w:fldChar w:fldCharType="end"/>
      </w:r>
    </w:p>
    <w:p w14:paraId="27EF3B49" w14:textId="75BBA7CA" w:rsidR="00F44E90" w:rsidRDefault="00F44E9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_Toc69982509 \h </w:instrText>
      </w:r>
      <w:r>
        <w:fldChar w:fldCharType="separate"/>
      </w:r>
      <w:r>
        <w:t>13</w:t>
      </w:r>
      <w:r>
        <w:fldChar w:fldCharType="end"/>
      </w:r>
    </w:p>
    <w:p w14:paraId="1FC221D5" w14:textId="0A551534" w:rsidR="00F44E90" w:rsidRDefault="00F44E9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_Toc69982510 \h </w:instrText>
      </w:r>
      <w:r>
        <w:fldChar w:fldCharType="separate"/>
      </w:r>
      <w:r>
        <w:t>13</w:t>
      </w:r>
      <w:r>
        <w:fldChar w:fldCharType="end"/>
      </w:r>
    </w:p>
    <w:p w14:paraId="7598B8B3" w14:textId="7C543206" w:rsidR="00F44E90" w:rsidRDefault="00F44E9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_Toc69982511 \h </w:instrText>
      </w:r>
      <w:r>
        <w:fldChar w:fldCharType="separate"/>
      </w:r>
      <w:r>
        <w:t>13</w:t>
      </w:r>
      <w:r>
        <w:fldChar w:fldCharType="end"/>
      </w:r>
    </w:p>
    <w:p w14:paraId="7EF2A070" w14:textId="0F491519" w:rsidR="00F44E90" w:rsidRDefault="00F44E9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_Toc69982512 \h </w:instrText>
      </w:r>
      <w:r>
        <w:fldChar w:fldCharType="separate"/>
      </w:r>
      <w:r>
        <w:t>13</w:t>
      </w:r>
      <w:r>
        <w:fldChar w:fldCharType="end"/>
      </w:r>
    </w:p>
    <w:p w14:paraId="3D01DACE" w14:textId="414DD5E1" w:rsidR="00F44E90" w:rsidRDefault="00F44E9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_Toc69982513 \h </w:instrText>
      </w:r>
      <w:r>
        <w:fldChar w:fldCharType="separate"/>
      </w:r>
      <w:r>
        <w:t>13</w:t>
      </w:r>
      <w:r>
        <w:fldChar w:fldCharType="end"/>
      </w:r>
    </w:p>
    <w:p w14:paraId="0B33DCE4" w14:textId="5AC56B73" w:rsidR="00F44E90" w:rsidRDefault="00F44E9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_Toc69982514 \h </w:instrText>
      </w:r>
      <w:r>
        <w:fldChar w:fldCharType="separate"/>
      </w:r>
      <w:r>
        <w:t>14</w:t>
      </w:r>
      <w:r>
        <w:fldChar w:fldCharType="end"/>
      </w:r>
    </w:p>
    <w:p w14:paraId="5FADD850" w14:textId="711D3D20" w:rsidR="00F44E90" w:rsidRDefault="00F44E9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_Toc69982515 \h </w:instrText>
      </w:r>
      <w:r>
        <w:fldChar w:fldCharType="separate"/>
      </w:r>
      <w:r>
        <w:t>14</w:t>
      </w:r>
      <w:r>
        <w:fldChar w:fldCharType="end"/>
      </w:r>
    </w:p>
    <w:p w14:paraId="2B506BD3" w14:textId="04BEB92B" w:rsidR="00F44E90" w:rsidRDefault="00F44E9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F75001">
        <w:rPr>
          <w:rFonts w:eastAsia="MS Mincho"/>
          <w:lang w:eastAsia="ja-JP"/>
        </w:rPr>
        <w:t>LTE band (3DL/1UL) + 1 NR band</w:t>
      </w:r>
      <w:r>
        <w:t>: Specific Band Combination Part</w:t>
      </w:r>
      <w:r>
        <w:tab/>
      </w:r>
      <w:r>
        <w:fldChar w:fldCharType="begin"/>
      </w:r>
      <w:r>
        <w:instrText xml:space="preserve"> PAGEREF _Toc69982516 \h </w:instrText>
      </w:r>
      <w:r>
        <w:fldChar w:fldCharType="separate"/>
      </w:r>
      <w:r>
        <w:t>14</w:t>
      </w:r>
      <w:r>
        <w:fldChar w:fldCharType="end"/>
      </w:r>
    </w:p>
    <w:p w14:paraId="474553AB" w14:textId="4A787053" w:rsidR="00F44E90" w:rsidRDefault="00F44E9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_Toc69982517 \h </w:instrText>
      </w:r>
      <w:r>
        <w:fldChar w:fldCharType="separate"/>
      </w:r>
      <w:r>
        <w:t>14</w:t>
      </w:r>
      <w:r>
        <w:fldChar w:fldCharType="end"/>
      </w:r>
    </w:p>
    <w:p w14:paraId="49A7B50A" w14:textId="0BF12251" w:rsidR="00F44E90" w:rsidRDefault="00F44E90">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_Toc69982518 \h </w:instrText>
      </w:r>
      <w:r>
        <w:fldChar w:fldCharType="separate"/>
      </w:r>
      <w:r>
        <w:t>14</w:t>
      </w:r>
      <w:r>
        <w:fldChar w:fldCharType="end"/>
      </w:r>
    </w:p>
    <w:p w14:paraId="41D92C61" w14:textId="77F9D349" w:rsidR="00F44E90" w:rsidRDefault="00F44E90">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_Toc69982519 \h </w:instrText>
      </w:r>
      <w:r>
        <w:fldChar w:fldCharType="separate"/>
      </w:r>
      <w:r>
        <w:t>14</w:t>
      </w:r>
      <w:r>
        <w:fldChar w:fldCharType="end"/>
      </w:r>
    </w:p>
    <w:p w14:paraId="438866B8" w14:textId="26D43AF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_Toc69982520 \h </w:instrText>
      </w:r>
      <w:r>
        <w:fldChar w:fldCharType="separate"/>
      </w:r>
      <w:r>
        <w:t>15</w:t>
      </w:r>
      <w:r>
        <w:fldChar w:fldCharType="end"/>
      </w:r>
    </w:p>
    <w:p w14:paraId="62D986BF" w14:textId="34E9110C" w:rsidR="00F44E90" w:rsidRDefault="00F44E90">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_Toc69982521 \h </w:instrText>
      </w:r>
      <w:r>
        <w:fldChar w:fldCharType="separate"/>
      </w:r>
      <w:r>
        <w:t>15</w:t>
      </w:r>
      <w:r>
        <w:fldChar w:fldCharType="end"/>
      </w:r>
    </w:p>
    <w:p w14:paraId="4E13286D" w14:textId="076D7C98" w:rsidR="00F44E90" w:rsidRDefault="00F44E90">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_Toc69982522 \h </w:instrText>
      </w:r>
      <w:r>
        <w:fldChar w:fldCharType="separate"/>
      </w:r>
      <w:r>
        <w:t>15</w:t>
      </w:r>
      <w:r>
        <w:fldChar w:fldCharType="end"/>
      </w:r>
    </w:p>
    <w:p w14:paraId="5002ABAC" w14:textId="3B10B776" w:rsidR="00F44E90" w:rsidRDefault="00F44E90">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_Toc69982523 \h </w:instrText>
      </w:r>
      <w:r>
        <w:fldChar w:fldCharType="separate"/>
      </w:r>
      <w:r>
        <w:t>15</w:t>
      </w:r>
      <w:r>
        <w:fldChar w:fldCharType="end"/>
      </w:r>
    </w:p>
    <w:p w14:paraId="1180C9AB" w14:textId="7051F41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_Toc69982524 \h </w:instrText>
      </w:r>
      <w:r>
        <w:fldChar w:fldCharType="separate"/>
      </w:r>
      <w:r>
        <w:t>15</w:t>
      </w:r>
      <w:r>
        <w:fldChar w:fldCharType="end"/>
      </w:r>
    </w:p>
    <w:p w14:paraId="14C552FB" w14:textId="5D64723F" w:rsidR="00F44E90" w:rsidRDefault="00F44E90">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_Toc69982525 \h </w:instrText>
      </w:r>
      <w:r>
        <w:fldChar w:fldCharType="separate"/>
      </w:r>
      <w:r>
        <w:t>16</w:t>
      </w:r>
      <w:r>
        <w:fldChar w:fldCharType="end"/>
      </w:r>
    </w:p>
    <w:p w14:paraId="710D20F3" w14:textId="2BF68604" w:rsidR="00F44E90" w:rsidRDefault="00F44E90">
      <w:pPr>
        <w:pStyle w:val="TOC3"/>
        <w:rPr>
          <w:rFonts w:asciiTheme="minorHAnsi" w:eastAsiaTheme="minorEastAsia" w:hAnsiTheme="minorHAnsi" w:cstheme="minorBidi"/>
          <w:sz w:val="22"/>
          <w:szCs w:val="22"/>
          <w:lang w:val="en-US"/>
        </w:rPr>
      </w:pPr>
      <w:r w:rsidRPr="00F75001">
        <w:rPr>
          <w:rFonts w:cs="Arial"/>
          <w:lang w:val="en-US"/>
        </w:rPr>
        <w:t>5.1.3.1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_Toc69982526 \h </w:instrText>
      </w:r>
      <w:r>
        <w:fldChar w:fldCharType="separate"/>
      </w:r>
      <w:r>
        <w:t>16</w:t>
      </w:r>
      <w:r>
        <w:fldChar w:fldCharType="end"/>
      </w:r>
    </w:p>
    <w:p w14:paraId="1FB60C35" w14:textId="5BFF282F" w:rsidR="00F44E90" w:rsidRDefault="00F44E90">
      <w:pPr>
        <w:pStyle w:val="TOC3"/>
        <w:rPr>
          <w:rFonts w:asciiTheme="minorHAnsi" w:eastAsiaTheme="minorEastAsia" w:hAnsiTheme="minorHAnsi" w:cstheme="minorBidi"/>
          <w:sz w:val="22"/>
          <w:szCs w:val="22"/>
          <w:lang w:val="en-US"/>
        </w:rPr>
      </w:pPr>
      <w:r w:rsidRPr="00F75001">
        <w:rPr>
          <w:rFonts w:cs="Arial"/>
          <w:lang w:val="en-US"/>
        </w:rPr>
        <w:t>5.1.3.2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_Toc69982527 \h </w:instrText>
      </w:r>
      <w:r>
        <w:fldChar w:fldCharType="separate"/>
      </w:r>
      <w:r>
        <w:t>16</w:t>
      </w:r>
      <w:r>
        <w:fldChar w:fldCharType="end"/>
      </w:r>
    </w:p>
    <w:p w14:paraId="25FEFF88" w14:textId="53C72FAA" w:rsidR="00F44E90" w:rsidRDefault="00F44E90">
      <w:pPr>
        <w:pStyle w:val="TOC3"/>
        <w:rPr>
          <w:rFonts w:asciiTheme="minorHAnsi" w:eastAsiaTheme="minorEastAsia" w:hAnsiTheme="minorHAnsi" w:cstheme="minorBidi"/>
          <w:sz w:val="22"/>
          <w:szCs w:val="22"/>
          <w:lang w:val="en-US"/>
        </w:rPr>
      </w:pPr>
      <w:r w:rsidRPr="00F75001">
        <w:rPr>
          <w:rFonts w:cs="Arial"/>
          <w:lang w:val="en-US"/>
        </w:rPr>
        <w:t>5.1.3.3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_Toc69982528 \h </w:instrText>
      </w:r>
      <w:r>
        <w:fldChar w:fldCharType="separate"/>
      </w:r>
      <w:r>
        <w:t>16</w:t>
      </w:r>
      <w:r>
        <w:fldChar w:fldCharType="end"/>
      </w:r>
    </w:p>
    <w:p w14:paraId="429DD9AD" w14:textId="684BC448" w:rsidR="00F44E90" w:rsidRDefault="00F44E90">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_Toc69982529 \h </w:instrText>
      </w:r>
      <w:r>
        <w:fldChar w:fldCharType="separate"/>
      </w:r>
      <w:r>
        <w:t>16</w:t>
      </w:r>
      <w:r>
        <w:fldChar w:fldCharType="end"/>
      </w:r>
    </w:p>
    <w:p w14:paraId="3CB49073" w14:textId="51AD775F" w:rsidR="00F44E90" w:rsidRDefault="00F44E90">
      <w:pPr>
        <w:pStyle w:val="TOC3"/>
        <w:rPr>
          <w:rFonts w:asciiTheme="minorHAnsi" w:eastAsiaTheme="minorEastAsia" w:hAnsiTheme="minorHAnsi" w:cstheme="minorBidi"/>
          <w:sz w:val="22"/>
          <w:szCs w:val="22"/>
          <w:lang w:val="en-US"/>
        </w:rPr>
      </w:pPr>
      <w:r w:rsidRPr="00F75001">
        <w:rPr>
          <w:rFonts w:cs="Arial"/>
          <w:lang w:val="en-US"/>
        </w:rPr>
        <w:t>5.1.4.1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_Toc69982530 \h </w:instrText>
      </w:r>
      <w:r>
        <w:fldChar w:fldCharType="separate"/>
      </w:r>
      <w:r>
        <w:t>16</w:t>
      </w:r>
      <w:r>
        <w:fldChar w:fldCharType="end"/>
      </w:r>
    </w:p>
    <w:p w14:paraId="76165401" w14:textId="353B12E6" w:rsidR="00F44E90" w:rsidRDefault="00F44E90">
      <w:pPr>
        <w:pStyle w:val="TOC3"/>
        <w:rPr>
          <w:rFonts w:asciiTheme="minorHAnsi" w:eastAsiaTheme="minorEastAsia" w:hAnsiTheme="minorHAnsi" w:cstheme="minorBidi"/>
          <w:sz w:val="22"/>
          <w:szCs w:val="22"/>
          <w:lang w:val="en-US"/>
        </w:rPr>
      </w:pPr>
      <w:r w:rsidRPr="00F75001">
        <w:rPr>
          <w:rFonts w:cs="Arial"/>
          <w:lang w:val="en-US"/>
        </w:rPr>
        <w:t>5.1.4.2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_Toc69982531 \h </w:instrText>
      </w:r>
      <w:r>
        <w:fldChar w:fldCharType="separate"/>
      </w:r>
      <w:r>
        <w:t>17</w:t>
      </w:r>
      <w:r>
        <w:fldChar w:fldCharType="end"/>
      </w:r>
    </w:p>
    <w:p w14:paraId="51A1AE76" w14:textId="60A448EB" w:rsidR="00F44E90" w:rsidRDefault="00F44E90">
      <w:pPr>
        <w:pStyle w:val="TOC3"/>
        <w:rPr>
          <w:rFonts w:asciiTheme="minorHAnsi" w:eastAsiaTheme="minorEastAsia" w:hAnsiTheme="minorHAnsi" w:cstheme="minorBidi"/>
          <w:sz w:val="22"/>
          <w:szCs w:val="22"/>
          <w:lang w:val="en-US"/>
        </w:rPr>
      </w:pPr>
      <w:r w:rsidRPr="00F75001">
        <w:rPr>
          <w:rFonts w:cs="Arial"/>
          <w:lang w:val="en-US"/>
        </w:rPr>
        <w:t>5.1.4.3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_Toc69982532 \h </w:instrText>
      </w:r>
      <w:r>
        <w:fldChar w:fldCharType="separate"/>
      </w:r>
      <w:r>
        <w:t>17</w:t>
      </w:r>
      <w:r>
        <w:fldChar w:fldCharType="end"/>
      </w:r>
    </w:p>
    <w:p w14:paraId="42AEC7B3" w14:textId="2B0654FF" w:rsidR="00F44E90" w:rsidRDefault="00F44E90">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_Toc69982533 \h </w:instrText>
      </w:r>
      <w:r>
        <w:fldChar w:fldCharType="separate"/>
      </w:r>
      <w:r>
        <w:t>17</w:t>
      </w:r>
      <w:r>
        <w:fldChar w:fldCharType="end"/>
      </w:r>
    </w:p>
    <w:p w14:paraId="462FE7E8" w14:textId="3417271E" w:rsidR="00F44E90" w:rsidRDefault="00F44E90">
      <w:pPr>
        <w:pStyle w:val="TOC3"/>
        <w:rPr>
          <w:rFonts w:asciiTheme="minorHAnsi" w:eastAsiaTheme="minorEastAsia" w:hAnsiTheme="minorHAnsi" w:cstheme="minorBidi"/>
          <w:sz w:val="22"/>
          <w:szCs w:val="22"/>
          <w:lang w:val="en-US"/>
        </w:rPr>
      </w:pPr>
      <w:r w:rsidRPr="00F75001">
        <w:rPr>
          <w:rFonts w:cs="Arial"/>
          <w:lang w:val="en-US"/>
        </w:rPr>
        <w:t>5.1.5.1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_Toc69982534 \h </w:instrText>
      </w:r>
      <w:r>
        <w:fldChar w:fldCharType="separate"/>
      </w:r>
      <w:r>
        <w:t>17</w:t>
      </w:r>
      <w:r>
        <w:fldChar w:fldCharType="end"/>
      </w:r>
    </w:p>
    <w:p w14:paraId="36E08CDE" w14:textId="10B94EA5" w:rsidR="00F44E90" w:rsidRDefault="00F44E90">
      <w:pPr>
        <w:pStyle w:val="TOC3"/>
        <w:rPr>
          <w:rFonts w:asciiTheme="minorHAnsi" w:eastAsiaTheme="minorEastAsia" w:hAnsiTheme="minorHAnsi" w:cstheme="minorBidi"/>
          <w:sz w:val="22"/>
          <w:szCs w:val="22"/>
          <w:lang w:val="en-US"/>
        </w:rPr>
      </w:pPr>
      <w:r w:rsidRPr="00F75001">
        <w:rPr>
          <w:rFonts w:cs="Arial"/>
          <w:lang w:val="en-US"/>
        </w:rPr>
        <w:t>5.1.5.2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_Toc69982535 \h </w:instrText>
      </w:r>
      <w:r>
        <w:fldChar w:fldCharType="separate"/>
      </w:r>
      <w:r>
        <w:t>17</w:t>
      </w:r>
      <w:r>
        <w:fldChar w:fldCharType="end"/>
      </w:r>
    </w:p>
    <w:p w14:paraId="5F88F577" w14:textId="4C784428" w:rsidR="00F44E90" w:rsidRDefault="00F44E90">
      <w:pPr>
        <w:pStyle w:val="TOC3"/>
        <w:rPr>
          <w:rFonts w:asciiTheme="minorHAnsi" w:eastAsiaTheme="minorEastAsia" w:hAnsiTheme="minorHAnsi" w:cstheme="minorBidi"/>
          <w:sz w:val="22"/>
          <w:szCs w:val="22"/>
          <w:lang w:val="en-US"/>
        </w:rPr>
      </w:pPr>
      <w:r w:rsidRPr="00F75001">
        <w:rPr>
          <w:rFonts w:cs="Arial"/>
          <w:lang w:val="en-US"/>
        </w:rPr>
        <w:t>5.1.5.3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_Toc69982536 \h </w:instrText>
      </w:r>
      <w:r>
        <w:fldChar w:fldCharType="separate"/>
      </w:r>
      <w:r>
        <w:t>18</w:t>
      </w:r>
      <w:r>
        <w:fldChar w:fldCharType="end"/>
      </w:r>
    </w:p>
    <w:p w14:paraId="243DC7C0" w14:textId="01AD6FC1" w:rsidR="00F44E90" w:rsidRDefault="00F44E90">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_Toc69982537 \h </w:instrText>
      </w:r>
      <w:r>
        <w:fldChar w:fldCharType="separate"/>
      </w:r>
      <w:r>
        <w:t>18</w:t>
      </w:r>
      <w:r>
        <w:fldChar w:fldCharType="end"/>
      </w:r>
    </w:p>
    <w:p w14:paraId="7124CB57" w14:textId="2E6A60CA" w:rsidR="00F44E90" w:rsidRDefault="00F44E90">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_Toc69982538 \h </w:instrText>
      </w:r>
      <w:r>
        <w:fldChar w:fldCharType="separate"/>
      </w:r>
      <w:r>
        <w:t>18</w:t>
      </w:r>
      <w:r>
        <w:fldChar w:fldCharType="end"/>
      </w:r>
    </w:p>
    <w:p w14:paraId="2B99CA75" w14:textId="08A95A9C" w:rsidR="00F44E90" w:rsidRDefault="00F44E90">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_Toc69982539 \h </w:instrText>
      </w:r>
      <w:r>
        <w:fldChar w:fldCharType="separate"/>
      </w:r>
      <w:r>
        <w:t>18</w:t>
      </w:r>
      <w:r>
        <w:fldChar w:fldCharType="end"/>
      </w:r>
    </w:p>
    <w:p w14:paraId="45F8BC1A" w14:textId="789D4A97" w:rsidR="00F44E90" w:rsidRDefault="00F44E90">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_Toc69982540 \h </w:instrText>
      </w:r>
      <w:r>
        <w:fldChar w:fldCharType="separate"/>
      </w:r>
      <w:r>
        <w:t>18</w:t>
      </w:r>
      <w:r>
        <w:fldChar w:fldCharType="end"/>
      </w:r>
    </w:p>
    <w:p w14:paraId="725503DD" w14:textId="118C64F9" w:rsidR="00F44E90" w:rsidRDefault="00F44E90">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_Toc69982541 \h </w:instrText>
      </w:r>
      <w:r>
        <w:fldChar w:fldCharType="separate"/>
      </w:r>
      <w:r>
        <w:t>18</w:t>
      </w:r>
      <w:r>
        <w:fldChar w:fldCharType="end"/>
      </w:r>
    </w:p>
    <w:p w14:paraId="42822DFF" w14:textId="34D79D20" w:rsidR="00F44E90" w:rsidRDefault="00F44E90">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_Toc69982542 \h </w:instrText>
      </w:r>
      <w:r>
        <w:fldChar w:fldCharType="separate"/>
      </w:r>
      <w:r>
        <w:t>18</w:t>
      </w:r>
      <w:r>
        <w:fldChar w:fldCharType="end"/>
      </w:r>
    </w:p>
    <w:p w14:paraId="172B5B18" w14:textId="1D95C51D" w:rsidR="00F44E90" w:rsidRDefault="00F44E90">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_Toc69982543 \h </w:instrText>
      </w:r>
      <w:r>
        <w:fldChar w:fldCharType="separate"/>
      </w:r>
      <w:r>
        <w:t>19</w:t>
      </w:r>
      <w:r>
        <w:fldChar w:fldCharType="end"/>
      </w:r>
    </w:p>
    <w:p w14:paraId="755257D2" w14:textId="3B702F41" w:rsidR="00F44E90" w:rsidRDefault="00F44E90">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_Toc69982544 \h </w:instrText>
      </w:r>
      <w:r>
        <w:fldChar w:fldCharType="separate"/>
      </w:r>
      <w:r>
        <w:t>19</w:t>
      </w:r>
      <w:r>
        <w:fldChar w:fldCharType="end"/>
      </w:r>
    </w:p>
    <w:p w14:paraId="730004A7" w14:textId="22FB0CFB" w:rsidR="00F44E90" w:rsidRDefault="00F44E90">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_Toc69982545 \h </w:instrText>
      </w:r>
      <w:r>
        <w:fldChar w:fldCharType="separate"/>
      </w:r>
      <w:r>
        <w:t>19</w:t>
      </w:r>
      <w:r>
        <w:fldChar w:fldCharType="end"/>
      </w:r>
    </w:p>
    <w:p w14:paraId="62BF7420" w14:textId="16FA78AD" w:rsidR="00F44E90" w:rsidRDefault="00F44E90">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_Toc69982546 \h </w:instrText>
      </w:r>
      <w:r>
        <w:fldChar w:fldCharType="separate"/>
      </w:r>
      <w:r>
        <w:t>19</w:t>
      </w:r>
      <w:r>
        <w:fldChar w:fldCharType="end"/>
      </w:r>
    </w:p>
    <w:p w14:paraId="65D6DA65" w14:textId="11E8A68F" w:rsidR="00F44E90" w:rsidRDefault="00F44E90">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_Toc69982547 \h </w:instrText>
      </w:r>
      <w:r>
        <w:fldChar w:fldCharType="separate"/>
      </w:r>
      <w:r>
        <w:t>19</w:t>
      </w:r>
      <w:r>
        <w:fldChar w:fldCharType="end"/>
      </w:r>
    </w:p>
    <w:p w14:paraId="7E854EAC" w14:textId="0DD70CEA" w:rsidR="00F44E90" w:rsidRDefault="00F44E90">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_Toc69982548 \h </w:instrText>
      </w:r>
      <w:r>
        <w:fldChar w:fldCharType="separate"/>
      </w:r>
      <w:r>
        <w:t>20</w:t>
      </w:r>
      <w:r>
        <w:fldChar w:fldCharType="end"/>
      </w:r>
    </w:p>
    <w:p w14:paraId="5B281199" w14:textId="79BF3175" w:rsidR="00F44E90" w:rsidRDefault="00F44E90">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_Toc69982549 \h </w:instrText>
      </w:r>
      <w:r>
        <w:fldChar w:fldCharType="separate"/>
      </w:r>
      <w:r>
        <w:t>20</w:t>
      </w:r>
      <w:r>
        <w:fldChar w:fldCharType="end"/>
      </w:r>
    </w:p>
    <w:p w14:paraId="2B37F0D3" w14:textId="30D37FC5" w:rsidR="00F44E90" w:rsidRDefault="00F44E90">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_Toc69982550 \h </w:instrText>
      </w:r>
      <w:r>
        <w:fldChar w:fldCharType="separate"/>
      </w:r>
      <w:r>
        <w:t>20</w:t>
      </w:r>
      <w:r>
        <w:fldChar w:fldCharType="end"/>
      </w:r>
    </w:p>
    <w:p w14:paraId="1C1EAB1E" w14:textId="3F4F0EBC" w:rsidR="00F44E90" w:rsidRDefault="00F44E90">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_Toc69982551 \h </w:instrText>
      </w:r>
      <w:r>
        <w:fldChar w:fldCharType="separate"/>
      </w:r>
      <w:r>
        <w:t>20</w:t>
      </w:r>
      <w:r>
        <w:fldChar w:fldCharType="end"/>
      </w:r>
    </w:p>
    <w:p w14:paraId="5F9756EB" w14:textId="3D43974A" w:rsidR="00F44E90" w:rsidRDefault="00F44E90">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_Toc69982552 \h </w:instrText>
      </w:r>
      <w:r>
        <w:fldChar w:fldCharType="separate"/>
      </w:r>
      <w:r>
        <w:t>20</w:t>
      </w:r>
      <w:r>
        <w:fldChar w:fldCharType="end"/>
      </w:r>
    </w:p>
    <w:p w14:paraId="4BEE57FA" w14:textId="33594CC7" w:rsidR="00F44E90" w:rsidRDefault="00F44E90">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_Toc69982553 \h </w:instrText>
      </w:r>
      <w:r>
        <w:fldChar w:fldCharType="separate"/>
      </w:r>
      <w:r>
        <w:t>21</w:t>
      </w:r>
      <w:r>
        <w:fldChar w:fldCharType="end"/>
      </w:r>
    </w:p>
    <w:p w14:paraId="11B1ED29" w14:textId="0609ADB8" w:rsidR="00F44E90" w:rsidRDefault="00F44E90">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_Toc69982554 \h </w:instrText>
      </w:r>
      <w:r>
        <w:fldChar w:fldCharType="separate"/>
      </w:r>
      <w:r>
        <w:t>21</w:t>
      </w:r>
      <w:r>
        <w:fldChar w:fldCharType="end"/>
      </w:r>
    </w:p>
    <w:p w14:paraId="71E4017A" w14:textId="6369DDFC" w:rsidR="00F44E90" w:rsidRDefault="00F44E90">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_Toc69982555 \h </w:instrText>
      </w:r>
      <w:r>
        <w:fldChar w:fldCharType="separate"/>
      </w:r>
      <w:r>
        <w:t>21</w:t>
      </w:r>
      <w:r>
        <w:fldChar w:fldCharType="end"/>
      </w:r>
    </w:p>
    <w:p w14:paraId="53199F61" w14:textId="5BF9E965" w:rsidR="00F44E90" w:rsidRDefault="00F44E90">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_Toc69982556 \h </w:instrText>
      </w:r>
      <w:r>
        <w:fldChar w:fldCharType="separate"/>
      </w:r>
      <w:r>
        <w:t>21</w:t>
      </w:r>
      <w:r>
        <w:fldChar w:fldCharType="end"/>
      </w:r>
    </w:p>
    <w:p w14:paraId="19042209" w14:textId="4CF46365" w:rsidR="00F44E90" w:rsidRDefault="00F44E90">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_Toc69982557 \h </w:instrText>
      </w:r>
      <w:r>
        <w:fldChar w:fldCharType="separate"/>
      </w:r>
      <w:r>
        <w:t>21</w:t>
      </w:r>
      <w:r>
        <w:fldChar w:fldCharType="end"/>
      </w:r>
    </w:p>
    <w:p w14:paraId="4E9A65EC" w14:textId="67054B46" w:rsidR="00F44E90" w:rsidRDefault="00F44E90">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_Toc69982558 \h </w:instrText>
      </w:r>
      <w:r>
        <w:fldChar w:fldCharType="separate"/>
      </w:r>
      <w:r>
        <w:t>21</w:t>
      </w:r>
      <w:r>
        <w:fldChar w:fldCharType="end"/>
      </w:r>
    </w:p>
    <w:p w14:paraId="1444E07C" w14:textId="36BE9022" w:rsidR="00F44E90" w:rsidRDefault="00F44E90">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_Toc69982559 \h </w:instrText>
      </w:r>
      <w:r>
        <w:fldChar w:fldCharType="separate"/>
      </w:r>
      <w:r>
        <w:t>22</w:t>
      </w:r>
      <w:r>
        <w:fldChar w:fldCharType="end"/>
      </w:r>
    </w:p>
    <w:p w14:paraId="3164AF0B" w14:textId="12F33BB0" w:rsidR="00F44E90" w:rsidRDefault="00F44E90">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_Toc69982560 \h </w:instrText>
      </w:r>
      <w:r>
        <w:fldChar w:fldCharType="separate"/>
      </w:r>
      <w:r>
        <w:t>22</w:t>
      </w:r>
      <w:r>
        <w:fldChar w:fldCharType="end"/>
      </w:r>
    </w:p>
    <w:p w14:paraId="7E9C0319" w14:textId="260355C9" w:rsidR="00F44E90" w:rsidRDefault="00F44E90">
      <w:pPr>
        <w:pStyle w:val="TOC2"/>
        <w:rPr>
          <w:rFonts w:asciiTheme="minorHAnsi" w:eastAsiaTheme="minorEastAsia" w:hAnsiTheme="minorHAnsi" w:cstheme="minorBidi"/>
          <w:sz w:val="22"/>
          <w:szCs w:val="22"/>
          <w:lang w:val="en-US"/>
        </w:rPr>
      </w:pPr>
      <w:r w:rsidRPr="00F75001">
        <w:rPr>
          <w:rFonts w:cs="Arial"/>
          <w:lang w:eastAsia="zh-CN"/>
        </w:rPr>
        <w:t>5.1.12</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1-8-11_</w:t>
      </w:r>
      <w:r w:rsidRPr="00F75001">
        <w:rPr>
          <w:rFonts w:eastAsia="MS Mincho" w:cs="Arial"/>
        </w:rPr>
        <w:t>n3</w:t>
      </w:r>
      <w:r>
        <w:tab/>
      </w:r>
      <w:r>
        <w:fldChar w:fldCharType="begin"/>
      </w:r>
      <w:r>
        <w:instrText xml:space="preserve"> PAGEREF _Toc69982561 \h </w:instrText>
      </w:r>
      <w:r>
        <w:fldChar w:fldCharType="separate"/>
      </w:r>
      <w:r>
        <w:t>22</w:t>
      </w:r>
      <w:r>
        <w:fldChar w:fldCharType="end"/>
      </w:r>
    </w:p>
    <w:p w14:paraId="422FC893" w14:textId="2EFD39E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_Toc69982562 \h </w:instrText>
      </w:r>
      <w:r>
        <w:fldChar w:fldCharType="separate"/>
      </w:r>
      <w:r>
        <w:t>22</w:t>
      </w:r>
      <w:r>
        <w:fldChar w:fldCharType="end"/>
      </w:r>
    </w:p>
    <w:p w14:paraId="3E2E77DC" w14:textId="2AA1B6BA"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_Toc69982563 \h </w:instrText>
      </w:r>
      <w:r>
        <w:fldChar w:fldCharType="separate"/>
      </w:r>
      <w:r>
        <w:t>22</w:t>
      </w:r>
      <w:r>
        <w:fldChar w:fldCharType="end"/>
      </w:r>
    </w:p>
    <w:p w14:paraId="17B8FF34" w14:textId="2FEBEFD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_Toc69982564 \h </w:instrText>
      </w:r>
      <w:r>
        <w:fldChar w:fldCharType="separate"/>
      </w:r>
      <w:r>
        <w:t>23</w:t>
      </w:r>
      <w:r>
        <w:fldChar w:fldCharType="end"/>
      </w:r>
    </w:p>
    <w:p w14:paraId="2F231DEC" w14:textId="25191A83" w:rsidR="00F44E90" w:rsidRDefault="00F44E90">
      <w:pPr>
        <w:pStyle w:val="TOC2"/>
        <w:rPr>
          <w:rFonts w:asciiTheme="minorHAnsi" w:eastAsiaTheme="minorEastAsia" w:hAnsiTheme="minorHAnsi" w:cstheme="minorBidi"/>
          <w:sz w:val="22"/>
          <w:szCs w:val="22"/>
          <w:lang w:val="en-US"/>
        </w:rPr>
      </w:pPr>
      <w:r w:rsidRPr="00F75001">
        <w:rPr>
          <w:rFonts w:cs="Arial"/>
          <w:lang w:eastAsia="zh-CN"/>
        </w:rPr>
        <w:t>5.1.13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n28</w:t>
      </w:r>
      <w:r>
        <w:tab/>
      </w:r>
      <w:r>
        <w:fldChar w:fldCharType="begin"/>
      </w:r>
      <w:r>
        <w:instrText xml:space="preserve"> PAGEREF _Toc69982565 \h </w:instrText>
      </w:r>
      <w:r>
        <w:fldChar w:fldCharType="separate"/>
      </w:r>
      <w:r>
        <w:t>23</w:t>
      </w:r>
      <w:r>
        <w:fldChar w:fldCharType="end"/>
      </w:r>
    </w:p>
    <w:p w14:paraId="713FAAC4" w14:textId="4650D13B"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_Toc69982566 \h </w:instrText>
      </w:r>
      <w:r>
        <w:fldChar w:fldCharType="separate"/>
      </w:r>
      <w:r>
        <w:t>23</w:t>
      </w:r>
      <w:r>
        <w:fldChar w:fldCharType="end"/>
      </w:r>
    </w:p>
    <w:p w14:paraId="32871EB6" w14:textId="2E96E9C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_Toc69982567 \h </w:instrText>
      </w:r>
      <w:r>
        <w:fldChar w:fldCharType="separate"/>
      </w:r>
      <w:r>
        <w:t>23</w:t>
      </w:r>
      <w:r>
        <w:fldChar w:fldCharType="end"/>
      </w:r>
    </w:p>
    <w:p w14:paraId="04B1E930" w14:textId="2BFA7B3B"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_Toc69982568 \h </w:instrText>
      </w:r>
      <w:r>
        <w:fldChar w:fldCharType="separate"/>
      </w:r>
      <w:r>
        <w:t>23</w:t>
      </w:r>
      <w:r>
        <w:fldChar w:fldCharType="end"/>
      </w:r>
    </w:p>
    <w:p w14:paraId="384B8B56" w14:textId="2C12EEF1" w:rsidR="00F44E90" w:rsidRDefault="00F44E90">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_Toc69982569 \h </w:instrText>
      </w:r>
      <w:r>
        <w:fldChar w:fldCharType="separate"/>
      </w:r>
      <w:r>
        <w:t>24</w:t>
      </w:r>
      <w:r>
        <w:fldChar w:fldCharType="end"/>
      </w:r>
    </w:p>
    <w:p w14:paraId="452D4539" w14:textId="76A3810A" w:rsidR="00F44E90" w:rsidRDefault="00F44E90">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_Toc69982570 \h </w:instrText>
      </w:r>
      <w:r>
        <w:fldChar w:fldCharType="separate"/>
      </w:r>
      <w:r>
        <w:t>24</w:t>
      </w:r>
      <w:r>
        <w:fldChar w:fldCharType="end"/>
      </w:r>
    </w:p>
    <w:p w14:paraId="74C57385" w14:textId="71F667CF" w:rsidR="00F44E90" w:rsidRDefault="00F44E90">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_Toc69982571 \h </w:instrText>
      </w:r>
      <w:r>
        <w:fldChar w:fldCharType="separate"/>
      </w:r>
      <w:r>
        <w:t>24</w:t>
      </w:r>
      <w:r>
        <w:fldChar w:fldCharType="end"/>
      </w:r>
    </w:p>
    <w:p w14:paraId="55EDB106" w14:textId="053EE8D7" w:rsidR="00F44E90" w:rsidRDefault="00F44E90">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_Toc69982572 \h </w:instrText>
      </w:r>
      <w:r>
        <w:fldChar w:fldCharType="separate"/>
      </w:r>
      <w:r>
        <w:t>24</w:t>
      </w:r>
      <w:r>
        <w:fldChar w:fldCharType="end"/>
      </w:r>
    </w:p>
    <w:p w14:paraId="1AAD08D3" w14:textId="68D35AA5" w:rsidR="00F44E90" w:rsidRDefault="00F44E90">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_Toc69982573 \h </w:instrText>
      </w:r>
      <w:r>
        <w:fldChar w:fldCharType="separate"/>
      </w:r>
      <w:r>
        <w:t>24</w:t>
      </w:r>
      <w:r>
        <w:fldChar w:fldCharType="end"/>
      </w:r>
    </w:p>
    <w:p w14:paraId="7B3851BA" w14:textId="493B61C5" w:rsidR="00F44E90" w:rsidRDefault="00F44E90">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_Toc69982574 \h </w:instrText>
      </w:r>
      <w:r>
        <w:fldChar w:fldCharType="separate"/>
      </w:r>
      <w:r>
        <w:t>24</w:t>
      </w:r>
      <w:r>
        <w:fldChar w:fldCharType="end"/>
      </w:r>
    </w:p>
    <w:p w14:paraId="3AA44CEC" w14:textId="07482BCB" w:rsidR="00F44E90" w:rsidRDefault="00F44E90">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_Toc69982575 \h </w:instrText>
      </w:r>
      <w:r>
        <w:fldChar w:fldCharType="separate"/>
      </w:r>
      <w:r>
        <w:t>24</w:t>
      </w:r>
      <w:r>
        <w:fldChar w:fldCharType="end"/>
      </w:r>
    </w:p>
    <w:p w14:paraId="4C27D96B" w14:textId="6E4FE7B7" w:rsidR="00F44E90" w:rsidRDefault="00F44E90">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_Toc69982576 \h </w:instrText>
      </w:r>
      <w:r>
        <w:fldChar w:fldCharType="separate"/>
      </w:r>
      <w:r>
        <w:t>25</w:t>
      </w:r>
      <w:r>
        <w:fldChar w:fldCharType="end"/>
      </w:r>
    </w:p>
    <w:p w14:paraId="2FCCB5FD" w14:textId="78192472" w:rsidR="00F44E90" w:rsidRDefault="00F44E90">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_Toc69982577 \h </w:instrText>
      </w:r>
      <w:r>
        <w:fldChar w:fldCharType="separate"/>
      </w:r>
      <w:r>
        <w:t>25</w:t>
      </w:r>
      <w:r>
        <w:fldChar w:fldCharType="end"/>
      </w:r>
    </w:p>
    <w:p w14:paraId="5B6E75C3" w14:textId="560D9864" w:rsidR="00F44E90" w:rsidRDefault="00F44E90">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_Toc69982578 \h </w:instrText>
      </w:r>
      <w:r>
        <w:fldChar w:fldCharType="separate"/>
      </w:r>
      <w:r>
        <w:t>25</w:t>
      </w:r>
      <w:r>
        <w:fldChar w:fldCharType="end"/>
      </w:r>
    </w:p>
    <w:p w14:paraId="37A8A54A" w14:textId="4FB06119" w:rsidR="00F44E90" w:rsidRDefault="00F44E90">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_Toc69982579 \h </w:instrText>
      </w:r>
      <w:r>
        <w:fldChar w:fldCharType="separate"/>
      </w:r>
      <w:r>
        <w:t>25</w:t>
      </w:r>
      <w:r>
        <w:fldChar w:fldCharType="end"/>
      </w:r>
    </w:p>
    <w:p w14:paraId="5BD9CD7D" w14:textId="1EB8DD66" w:rsidR="00F44E90" w:rsidRDefault="00F44E90">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_Toc69982580 \h </w:instrText>
      </w:r>
      <w:r>
        <w:fldChar w:fldCharType="separate"/>
      </w:r>
      <w:r>
        <w:t>25</w:t>
      </w:r>
      <w:r>
        <w:fldChar w:fldCharType="end"/>
      </w:r>
    </w:p>
    <w:p w14:paraId="4DAD2ACC" w14:textId="16CD3EB4" w:rsidR="00F44E90" w:rsidRDefault="00F44E90">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_Toc69982581 \h </w:instrText>
      </w:r>
      <w:r>
        <w:fldChar w:fldCharType="separate"/>
      </w:r>
      <w:r>
        <w:t>25</w:t>
      </w:r>
      <w:r>
        <w:fldChar w:fldCharType="end"/>
      </w:r>
    </w:p>
    <w:p w14:paraId="074FADA7" w14:textId="3DFE885F" w:rsidR="00F44E90" w:rsidRDefault="00F44E90">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_Toc69982582 \h </w:instrText>
      </w:r>
      <w:r>
        <w:fldChar w:fldCharType="separate"/>
      </w:r>
      <w:r>
        <w:t>25</w:t>
      </w:r>
      <w:r>
        <w:fldChar w:fldCharType="end"/>
      </w:r>
    </w:p>
    <w:p w14:paraId="16C59578" w14:textId="580E086F" w:rsidR="00F44E90" w:rsidRDefault="00F44E90">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_Toc69982583 \h </w:instrText>
      </w:r>
      <w:r>
        <w:fldChar w:fldCharType="separate"/>
      </w:r>
      <w:r>
        <w:t>26</w:t>
      </w:r>
      <w:r>
        <w:fldChar w:fldCharType="end"/>
      </w:r>
    </w:p>
    <w:p w14:paraId="3503E01B" w14:textId="7E797744" w:rsidR="00F44E90" w:rsidRDefault="00F44E90">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_Toc69982584 \h </w:instrText>
      </w:r>
      <w:r>
        <w:fldChar w:fldCharType="separate"/>
      </w:r>
      <w:r>
        <w:t>26</w:t>
      </w:r>
      <w:r>
        <w:fldChar w:fldCharType="end"/>
      </w:r>
    </w:p>
    <w:p w14:paraId="70B93888" w14:textId="1C5129C0" w:rsidR="00F44E90" w:rsidRDefault="00F44E90">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_Toc69982585 \h </w:instrText>
      </w:r>
      <w:r>
        <w:fldChar w:fldCharType="separate"/>
      </w:r>
      <w:r>
        <w:t>26</w:t>
      </w:r>
      <w:r>
        <w:fldChar w:fldCharType="end"/>
      </w:r>
    </w:p>
    <w:p w14:paraId="0CBAB99D" w14:textId="31F26155" w:rsidR="00F44E90" w:rsidRDefault="00F44E90">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_Toc69982586 \h </w:instrText>
      </w:r>
      <w:r>
        <w:fldChar w:fldCharType="separate"/>
      </w:r>
      <w:r>
        <w:t>26</w:t>
      </w:r>
      <w:r>
        <w:fldChar w:fldCharType="end"/>
      </w:r>
    </w:p>
    <w:p w14:paraId="726F676A" w14:textId="53B24DD0" w:rsidR="00F44E90" w:rsidRDefault="00F44E90">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_Toc69982587 \h </w:instrText>
      </w:r>
      <w:r>
        <w:fldChar w:fldCharType="separate"/>
      </w:r>
      <w:r>
        <w:t>26</w:t>
      </w:r>
      <w:r>
        <w:fldChar w:fldCharType="end"/>
      </w:r>
    </w:p>
    <w:p w14:paraId="36DF543B" w14:textId="0412BD47" w:rsidR="00F44E90" w:rsidRDefault="00F44E90">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_Toc69982588 \h </w:instrText>
      </w:r>
      <w:r>
        <w:fldChar w:fldCharType="separate"/>
      </w:r>
      <w:r>
        <w:t>26</w:t>
      </w:r>
      <w:r>
        <w:fldChar w:fldCharType="end"/>
      </w:r>
    </w:p>
    <w:p w14:paraId="30AF25B0" w14:textId="21CFBE89" w:rsidR="00F44E90" w:rsidRDefault="00F44E90">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_Toc69982589 \h </w:instrText>
      </w:r>
      <w:r>
        <w:fldChar w:fldCharType="separate"/>
      </w:r>
      <w:r>
        <w:t>27</w:t>
      </w:r>
      <w:r>
        <w:fldChar w:fldCharType="end"/>
      </w:r>
    </w:p>
    <w:p w14:paraId="4A45AB00" w14:textId="23F829B9" w:rsidR="00F44E90" w:rsidRDefault="00F44E90">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_Toc69982590 \h </w:instrText>
      </w:r>
      <w:r>
        <w:fldChar w:fldCharType="separate"/>
      </w:r>
      <w:r>
        <w:t>27</w:t>
      </w:r>
      <w:r>
        <w:fldChar w:fldCharType="end"/>
      </w:r>
    </w:p>
    <w:p w14:paraId="6DBE0593" w14:textId="70D55A1C" w:rsidR="00F44E90" w:rsidRDefault="00F44E90">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_Toc69982591 \h </w:instrText>
      </w:r>
      <w:r>
        <w:fldChar w:fldCharType="separate"/>
      </w:r>
      <w:r>
        <w:t>27</w:t>
      </w:r>
      <w:r>
        <w:fldChar w:fldCharType="end"/>
      </w:r>
    </w:p>
    <w:p w14:paraId="2DE8CBCB" w14:textId="6EEA414D" w:rsidR="00F44E90" w:rsidRDefault="00F44E90">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_Toc69982592 \h </w:instrText>
      </w:r>
      <w:r>
        <w:fldChar w:fldCharType="separate"/>
      </w:r>
      <w:r>
        <w:t>27</w:t>
      </w:r>
      <w:r>
        <w:fldChar w:fldCharType="end"/>
      </w:r>
    </w:p>
    <w:p w14:paraId="56DEFA18" w14:textId="71A2F870" w:rsidR="00F44E90" w:rsidRDefault="00F44E90">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_Toc69982593 \h </w:instrText>
      </w:r>
      <w:r>
        <w:fldChar w:fldCharType="separate"/>
      </w:r>
      <w:r>
        <w:t>27</w:t>
      </w:r>
      <w:r>
        <w:fldChar w:fldCharType="end"/>
      </w:r>
    </w:p>
    <w:p w14:paraId="432D5245" w14:textId="0F39A09A" w:rsidR="00F44E90" w:rsidRDefault="00F44E90">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_Toc69982594 \h </w:instrText>
      </w:r>
      <w:r>
        <w:fldChar w:fldCharType="separate"/>
      </w:r>
      <w:r>
        <w:t>27</w:t>
      </w:r>
      <w:r>
        <w:fldChar w:fldCharType="end"/>
      </w:r>
    </w:p>
    <w:p w14:paraId="3CB9FBF4" w14:textId="19F52FDD" w:rsidR="00F44E90" w:rsidRDefault="00F44E90">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_Toc69982595 \h </w:instrText>
      </w:r>
      <w:r>
        <w:fldChar w:fldCharType="separate"/>
      </w:r>
      <w:r>
        <w:t>27</w:t>
      </w:r>
      <w:r>
        <w:fldChar w:fldCharType="end"/>
      </w:r>
    </w:p>
    <w:p w14:paraId="4603A624" w14:textId="1B8B03F3" w:rsidR="00F44E90" w:rsidRDefault="00F44E90">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_Toc69982596 \h </w:instrText>
      </w:r>
      <w:r>
        <w:fldChar w:fldCharType="separate"/>
      </w:r>
      <w:r>
        <w:t>28</w:t>
      </w:r>
      <w:r>
        <w:fldChar w:fldCharType="end"/>
      </w:r>
    </w:p>
    <w:p w14:paraId="15099F81" w14:textId="51C13EA7" w:rsidR="00F44E90" w:rsidRDefault="00F44E90">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_Toc69982597 \h </w:instrText>
      </w:r>
      <w:r>
        <w:fldChar w:fldCharType="separate"/>
      </w:r>
      <w:r>
        <w:t>28</w:t>
      </w:r>
      <w:r>
        <w:fldChar w:fldCharType="end"/>
      </w:r>
    </w:p>
    <w:p w14:paraId="2D38C4F9" w14:textId="68EE4439" w:rsidR="00F44E90" w:rsidRDefault="00F44E90">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_Toc69982598 \h </w:instrText>
      </w:r>
      <w:r>
        <w:fldChar w:fldCharType="separate"/>
      </w:r>
      <w:r>
        <w:t>28</w:t>
      </w:r>
      <w:r>
        <w:fldChar w:fldCharType="end"/>
      </w:r>
    </w:p>
    <w:p w14:paraId="75E94544" w14:textId="1BD37F0A" w:rsidR="00F44E90" w:rsidRDefault="00F44E90">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_Toc69982599 \h </w:instrText>
      </w:r>
      <w:r>
        <w:fldChar w:fldCharType="separate"/>
      </w:r>
      <w:r>
        <w:t>28</w:t>
      </w:r>
      <w:r>
        <w:fldChar w:fldCharType="end"/>
      </w:r>
    </w:p>
    <w:p w14:paraId="1113467B" w14:textId="7B2B80FE" w:rsidR="00F44E90" w:rsidRDefault="00F44E90">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_Toc69982600 \h </w:instrText>
      </w:r>
      <w:r>
        <w:fldChar w:fldCharType="separate"/>
      </w:r>
      <w:r>
        <w:t>28</w:t>
      </w:r>
      <w:r>
        <w:fldChar w:fldCharType="end"/>
      </w:r>
    </w:p>
    <w:p w14:paraId="2B838B11" w14:textId="7CEEF63C" w:rsidR="00F44E90" w:rsidRDefault="00F44E90">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_Toc69982601 \h </w:instrText>
      </w:r>
      <w:r>
        <w:fldChar w:fldCharType="separate"/>
      </w:r>
      <w:r>
        <w:t>28</w:t>
      </w:r>
      <w:r>
        <w:fldChar w:fldCharType="end"/>
      </w:r>
    </w:p>
    <w:p w14:paraId="707ACF5C" w14:textId="2B8AD9AB" w:rsidR="00F44E90" w:rsidRDefault="00F44E90">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_Toc69982602 \h </w:instrText>
      </w:r>
      <w:r>
        <w:fldChar w:fldCharType="separate"/>
      </w:r>
      <w:r>
        <w:t>29</w:t>
      </w:r>
      <w:r>
        <w:fldChar w:fldCharType="end"/>
      </w:r>
    </w:p>
    <w:p w14:paraId="3271E180" w14:textId="4721F109" w:rsidR="00F44E90" w:rsidRDefault="00F44E90">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_Toc69982603 \h </w:instrText>
      </w:r>
      <w:r>
        <w:fldChar w:fldCharType="separate"/>
      </w:r>
      <w:r>
        <w:t>30</w:t>
      </w:r>
      <w:r>
        <w:fldChar w:fldCharType="end"/>
      </w:r>
    </w:p>
    <w:p w14:paraId="55E4C6B0" w14:textId="43159CE1" w:rsidR="00F44E90" w:rsidRDefault="00F44E90">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_Toc69982604 \h </w:instrText>
      </w:r>
      <w:r>
        <w:fldChar w:fldCharType="separate"/>
      </w:r>
      <w:r>
        <w:t>31</w:t>
      </w:r>
      <w:r>
        <w:fldChar w:fldCharType="end"/>
      </w:r>
    </w:p>
    <w:p w14:paraId="44A729F3" w14:textId="1C202B32" w:rsidR="00F44E90" w:rsidRDefault="00F44E90">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_Toc69982605 \h </w:instrText>
      </w:r>
      <w:r>
        <w:fldChar w:fldCharType="separate"/>
      </w:r>
      <w:r>
        <w:t>32</w:t>
      </w:r>
      <w:r>
        <w:fldChar w:fldCharType="end"/>
      </w:r>
    </w:p>
    <w:p w14:paraId="5C012B37" w14:textId="6D219226" w:rsidR="00F44E90" w:rsidRDefault="00F44E90">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_Toc69982606 \h </w:instrText>
      </w:r>
      <w:r>
        <w:fldChar w:fldCharType="separate"/>
      </w:r>
      <w:r>
        <w:t>33</w:t>
      </w:r>
      <w:r>
        <w:fldChar w:fldCharType="end"/>
      </w:r>
    </w:p>
    <w:p w14:paraId="33E3B1F3" w14:textId="5119D1E3" w:rsidR="00F44E90" w:rsidRDefault="00F44E90">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_Toc69982607 \h </w:instrText>
      </w:r>
      <w:r>
        <w:fldChar w:fldCharType="separate"/>
      </w:r>
      <w:r>
        <w:t>33</w:t>
      </w:r>
      <w:r>
        <w:fldChar w:fldCharType="end"/>
      </w:r>
    </w:p>
    <w:p w14:paraId="412E905E" w14:textId="7463E156" w:rsidR="00F44E90" w:rsidRDefault="00F44E90">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_Toc69982608 \h </w:instrText>
      </w:r>
      <w:r>
        <w:fldChar w:fldCharType="separate"/>
      </w:r>
      <w:r>
        <w:t>34</w:t>
      </w:r>
      <w:r>
        <w:fldChar w:fldCharType="end"/>
      </w:r>
    </w:p>
    <w:p w14:paraId="32653EDD" w14:textId="76B5222A" w:rsidR="00F44E90" w:rsidRDefault="00F44E90">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_Toc69982609 \h </w:instrText>
      </w:r>
      <w:r>
        <w:fldChar w:fldCharType="separate"/>
      </w:r>
      <w:r>
        <w:t>34</w:t>
      </w:r>
      <w:r>
        <w:fldChar w:fldCharType="end"/>
      </w:r>
    </w:p>
    <w:p w14:paraId="71298085" w14:textId="00E5199E" w:rsidR="00F44E90" w:rsidRDefault="00F44E90">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_Toc69982610 \h </w:instrText>
      </w:r>
      <w:r>
        <w:fldChar w:fldCharType="separate"/>
      </w:r>
      <w:r>
        <w:t>34</w:t>
      </w:r>
      <w:r>
        <w:fldChar w:fldCharType="end"/>
      </w:r>
    </w:p>
    <w:p w14:paraId="60345F28" w14:textId="568CE25A" w:rsidR="00F44E90" w:rsidRDefault="00F44E90">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_Toc69982611 \h </w:instrText>
      </w:r>
      <w:r>
        <w:fldChar w:fldCharType="separate"/>
      </w:r>
      <w:r>
        <w:t>35</w:t>
      </w:r>
      <w:r>
        <w:fldChar w:fldCharType="end"/>
      </w:r>
    </w:p>
    <w:p w14:paraId="543370A6" w14:textId="68F7F753" w:rsidR="00F44E90" w:rsidRDefault="00F44E90">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_Toc69982612 \h </w:instrText>
      </w:r>
      <w:r>
        <w:fldChar w:fldCharType="separate"/>
      </w:r>
      <w:r>
        <w:t>35</w:t>
      </w:r>
      <w:r>
        <w:fldChar w:fldCharType="end"/>
      </w:r>
    </w:p>
    <w:p w14:paraId="54757874" w14:textId="4995FBF6" w:rsidR="00F44E90" w:rsidRDefault="00F44E90">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_Toc69982613 \h </w:instrText>
      </w:r>
      <w:r>
        <w:fldChar w:fldCharType="separate"/>
      </w:r>
      <w:r>
        <w:t>35</w:t>
      </w:r>
      <w:r>
        <w:fldChar w:fldCharType="end"/>
      </w:r>
    </w:p>
    <w:p w14:paraId="399AE66A" w14:textId="3018AE9E" w:rsidR="00F44E90" w:rsidRDefault="00F44E90">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_Toc69982614 \h </w:instrText>
      </w:r>
      <w:r>
        <w:fldChar w:fldCharType="separate"/>
      </w:r>
      <w:r>
        <w:t>35</w:t>
      </w:r>
      <w:r>
        <w:fldChar w:fldCharType="end"/>
      </w:r>
    </w:p>
    <w:p w14:paraId="0686360C" w14:textId="70DC8B58" w:rsidR="00F44E90" w:rsidRDefault="00F44E90">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_Toc69982615 \h </w:instrText>
      </w:r>
      <w:r>
        <w:fldChar w:fldCharType="separate"/>
      </w:r>
      <w:r>
        <w:t>36</w:t>
      </w:r>
      <w:r>
        <w:fldChar w:fldCharType="end"/>
      </w:r>
    </w:p>
    <w:p w14:paraId="65D40D0D" w14:textId="0CF13823" w:rsidR="00F44E90" w:rsidRDefault="00F44E90">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_Toc69982616 \h </w:instrText>
      </w:r>
      <w:r>
        <w:fldChar w:fldCharType="separate"/>
      </w:r>
      <w:r>
        <w:t>36</w:t>
      </w:r>
      <w:r>
        <w:fldChar w:fldCharType="end"/>
      </w:r>
    </w:p>
    <w:p w14:paraId="13058963" w14:textId="1A09C288" w:rsidR="00F44E90" w:rsidRDefault="00F44E90">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_Toc69982617 \h </w:instrText>
      </w:r>
      <w:r>
        <w:fldChar w:fldCharType="separate"/>
      </w:r>
      <w:r>
        <w:t>36</w:t>
      </w:r>
      <w:r>
        <w:fldChar w:fldCharType="end"/>
      </w:r>
    </w:p>
    <w:p w14:paraId="56745063" w14:textId="2712F237" w:rsidR="00F44E90" w:rsidRDefault="00F44E90">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_Toc69982618 \h </w:instrText>
      </w:r>
      <w:r>
        <w:fldChar w:fldCharType="separate"/>
      </w:r>
      <w:r>
        <w:t>36</w:t>
      </w:r>
      <w:r>
        <w:fldChar w:fldCharType="end"/>
      </w:r>
    </w:p>
    <w:p w14:paraId="473CD35C" w14:textId="1809EB2A" w:rsidR="00F44E90" w:rsidRDefault="00F44E90">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_Toc69982619 \h </w:instrText>
      </w:r>
      <w:r>
        <w:fldChar w:fldCharType="separate"/>
      </w:r>
      <w:r>
        <w:t>37</w:t>
      </w:r>
      <w:r>
        <w:fldChar w:fldCharType="end"/>
      </w:r>
    </w:p>
    <w:p w14:paraId="038551C2" w14:textId="26CD1C7B" w:rsidR="00F44E90" w:rsidRDefault="00F44E90">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_Toc69982620 \h </w:instrText>
      </w:r>
      <w:r>
        <w:fldChar w:fldCharType="separate"/>
      </w:r>
      <w:r>
        <w:t>37</w:t>
      </w:r>
      <w:r>
        <w:fldChar w:fldCharType="end"/>
      </w:r>
    </w:p>
    <w:p w14:paraId="2C9E3115" w14:textId="1A5E59F2" w:rsidR="00F44E90" w:rsidRDefault="00F44E90">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_Toc69982621 \h </w:instrText>
      </w:r>
      <w:r>
        <w:fldChar w:fldCharType="separate"/>
      </w:r>
      <w:r>
        <w:t>37</w:t>
      </w:r>
      <w:r>
        <w:fldChar w:fldCharType="end"/>
      </w:r>
    </w:p>
    <w:p w14:paraId="4BCDAF8C" w14:textId="4A490FB9" w:rsidR="00F44E90" w:rsidRDefault="00F44E90">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_Toc69982622 \h </w:instrText>
      </w:r>
      <w:r>
        <w:fldChar w:fldCharType="separate"/>
      </w:r>
      <w:r>
        <w:t>37</w:t>
      </w:r>
      <w:r>
        <w:fldChar w:fldCharType="end"/>
      </w:r>
    </w:p>
    <w:p w14:paraId="2CD45B30" w14:textId="5BCBC8E3" w:rsidR="00F44E90" w:rsidRDefault="00F44E90">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_Toc69982623 \h </w:instrText>
      </w:r>
      <w:r>
        <w:fldChar w:fldCharType="separate"/>
      </w:r>
      <w:r>
        <w:t>38</w:t>
      </w:r>
      <w:r>
        <w:fldChar w:fldCharType="end"/>
      </w:r>
    </w:p>
    <w:p w14:paraId="69BB054B" w14:textId="41E2CDEF" w:rsidR="00F44E90" w:rsidRDefault="00F44E90">
      <w:pPr>
        <w:pStyle w:val="TOC2"/>
        <w:rPr>
          <w:rFonts w:asciiTheme="minorHAnsi" w:eastAsiaTheme="minorEastAsia" w:hAnsiTheme="minorHAnsi" w:cstheme="minorBidi"/>
          <w:sz w:val="22"/>
          <w:szCs w:val="22"/>
          <w:lang w:val="en-US"/>
        </w:rPr>
      </w:pPr>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_Toc69982624 \h </w:instrText>
      </w:r>
      <w:r>
        <w:fldChar w:fldCharType="separate"/>
      </w:r>
      <w:r>
        <w:t>42</w:t>
      </w:r>
      <w:r>
        <w:fldChar w:fldCharType="end"/>
      </w:r>
    </w:p>
    <w:p w14:paraId="46C70BAD" w14:textId="268A415F" w:rsidR="00F44E90" w:rsidRDefault="00F44E90">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_Toc69982625 \h </w:instrText>
      </w:r>
      <w:r>
        <w:fldChar w:fldCharType="separate"/>
      </w:r>
      <w:r>
        <w:t>42</w:t>
      </w:r>
      <w:r>
        <w:fldChar w:fldCharType="end"/>
      </w:r>
    </w:p>
    <w:p w14:paraId="5D17C83C" w14:textId="4C29E58F" w:rsidR="00F44E90" w:rsidRDefault="00F44E90">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_Toc69982626 \h </w:instrText>
      </w:r>
      <w:r>
        <w:fldChar w:fldCharType="separate"/>
      </w:r>
      <w:r>
        <w:t>42</w:t>
      </w:r>
      <w:r>
        <w:fldChar w:fldCharType="end"/>
      </w:r>
    </w:p>
    <w:p w14:paraId="74697E36" w14:textId="59B329A7" w:rsidR="00F44E90" w:rsidRDefault="00F44E90">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_Toc69982627 \h </w:instrText>
      </w:r>
      <w:r>
        <w:fldChar w:fldCharType="separate"/>
      </w:r>
      <w:r>
        <w:t>42</w:t>
      </w:r>
      <w:r>
        <w:fldChar w:fldCharType="end"/>
      </w:r>
    </w:p>
    <w:p w14:paraId="0E1BC459" w14:textId="3908B949" w:rsidR="00F44E90" w:rsidRDefault="00F44E90">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_Toc69982628 \h </w:instrText>
      </w:r>
      <w:r>
        <w:fldChar w:fldCharType="separate"/>
      </w:r>
      <w:r>
        <w:t>42</w:t>
      </w:r>
      <w:r>
        <w:fldChar w:fldCharType="end"/>
      </w:r>
    </w:p>
    <w:p w14:paraId="5A483F01" w14:textId="32181FB3" w:rsidR="00F44E90" w:rsidRDefault="00F44E90">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_Toc69982629 \h </w:instrText>
      </w:r>
      <w:r>
        <w:fldChar w:fldCharType="separate"/>
      </w:r>
      <w:r>
        <w:t>42</w:t>
      </w:r>
      <w:r>
        <w:fldChar w:fldCharType="end"/>
      </w:r>
    </w:p>
    <w:p w14:paraId="20A5FDCE" w14:textId="1C583919" w:rsidR="00F44E90" w:rsidRDefault="00F44E90">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_Toc69982630 \h </w:instrText>
      </w:r>
      <w:r>
        <w:fldChar w:fldCharType="separate"/>
      </w:r>
      <w:r>
        <w:t>43</w:t>
      </w:r>
      <w:r>
        <w:fldChar w:fldCharType="end"/>
      </w:r>
    </w:p>
    <w:p w14:paraId="1B0685A8" w14:textId="2C5DD6DD" w:rsidR="00F44E90" w:rsidRDefault="00F44E90">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_Toc69982631 \h </w:instrText>
      </w:r>
      <w:r>
        <w:fldChar w:fldCharType="separate"/>
      </w:r>
      <w:r>
        <w:t>43</w:t>
      </w:r>
      <w:r>
        <w:fldChar w:fldCharType="end"/>
      </w:r>
    </w:p>
    <w:p w14:paraId="64422BE3" w14:textId="6408446C" w:rsidR="00F44E90" w:rsidRDefault="00F44E90">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_Toc69982632 \h </w:instrText>
      </w:r>
      <w:r>
        <w:fldChar w:fldCharType="separate"/>
      </w:r>
      <w:r>
        <w:t>44</w:t>
      </w:r>
      <w:r>
        <w:fldChar w:fldCharType="end"/>
      </w:r>
    </w:p>
    <w:p w14:paraId="599A8399" w14:textId="3C4B64DC" w:rsidR="00F44E90" w:rsidRDefault="00F44E90">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F75001">
        <w:rPr>
          <w:rFonts w:cs="Arial"/>
        </w:rPr>
        <w:t>DC_2-5-66_n77A</w:t>
      </w:r>
      <w:r>
        <w:tab/>
      </w:r>
      <w:r>
        <w:fldChar w:fldCharType="begin"/>
      </w:r>
      <w:r>
        <w:instrText xml:space="preserve"> PAGEREF _Toc69982633 \h </w:instrText>
      </w:r>
      <w:r>
        <w:fldChar w:fldCharType="separate"/>
      </w:r>
      <w:r>
        <w:t>45</w:t>
      </w:r>
      <w:r>
        <w:fldChar w:fldCharType="end"/>
      </w:r>
    </w:p>
    <w:p w14:paraId="17B76026" w14:textId="5FD2163D" w:rsidR="00F44E90" w:rsidRDefault="00F44E90">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F75001">
        <w:rPr>
          <w:rFonts w:cs="Arial"/>
        </w:rPr>
        <w:t>DC_2-13-66_n77A</w:t>
      </w:r>
      <w:r>
        <w:tab/>
      </w:r>
      <w:r>
        <w:fldChar w:fldCharType="begin"/>
      </w:r>
      <w:r>
        <w:instrText xml:space="preserve"> PAGEREF _Toc69982634 \h </w:instrText>
      </w:r>
      <w:r>
        <w:fldChar w:fldCharType="separate"/>
      </w:r>
      <w:r>
        <w:t>45</w:t>
      </w:r>
      <w:r>
        <w:fldChar w:fldCharType="end"/>
      </w:r>
    </w:p>
    <w:p w14:paraId="70F043EE" w14:textId="20437929" w:rsidR="00F44E90" w:rsidRDefault="00F44E90">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F75001">
        <w:rPr>
          <w:rFonts w:cs="Arial"/>
        </w:rPr>
        <w:t>DC_2-48-66_n77A</w:t>
      </w:r>
      <w:r>
        <w:tab/>
      </w:r>
      <w:r>
        <w:fldChar w:fldCharType="begin"/>
      </w:r>
      <w:r>
        <w:instrText xml:space="preserve"> PAGEREF _Toc69982635 \h </w:instrText>
      </w:r>
      <w:r>
        <w:fldChar w:fldCharType="separate"/>
      </w:r>
      <w:r>
        <w:t>46</w:t>
      </w:r>
      <w:r>
        <w:fldChar w:fldCharType="end"/>
      </w:r>
    </w:p>
    <w:p w14:paraId="4C6AEF28" w14:textId="427F8DB7" w:rsidR="00F44E90" w:rsidRDefault="00F44E90">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_Toc69982636 \h </w:instrText>
      </w:r>
      <w:r>
        <w:fldChar w:fldCharType="separate"/>
      </w:r>
      <w:r>
        <w:t>47</w:t>
      </w:r>
      <w:r>
        <w:fldChar w:fldCharType="end"/>
      </w:r>
    </w:p>
    <w:p w14:paraId="3D65A860" w14:textId="50910875" w:rsidR="00F44E90" w:rsidRDefault="00F44E90">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_Toc69982637 \h </w:instrText>
      </w:r>
      <w:r>
        <w:fldChar w:fldCharType="separate"/>
      </w:r>
      <w:r>
        <w:t>47</w:t>
      </w:r>
      <w:r>
        <w:fldChar w:fldCharType="end"/>
      </w:r>
    </w:p>
    <w:p w14:paraId="7FF9325A" w14:textId="5F1471EF" w:rsidR="00F44E90" w:rsidRDefault="00F44E90">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_Toc69982638 \h </w:instrText>
      </w:r>
      <w:r>
        <w:fldChar w:fldCharType="separate"/>
      </w:r>
      <w:r>
        <w:t>47</w:t>
      </w:r>
      <w:r>
        <w:fldChar w:fldCharType="end"/>
      </w:r>
    </w:p>
    <w:p w14:paraId="160DB1D7" w14:textId="3DFEB42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_Toc69982639 \h </w:instrText>
      </w:r>
      <w:r>
        <w:fldChar w:fldCharType="separate"/>
      </w:r>
      <w:r>
        <w:t>47</w:t>
      </w:r>
      <w:r>
        <w:fldChar w:fldCharType="end"/>
      </w:r>
    </w:p>
    <w:p w14:paraId="266C446C" w14:textId="0CC19D8F" w:rsidR="00F44E90" w:rsidRDefault="00F44E90">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_Toc69982640 \h </w:instrText>
      </w:r>
      <w:r>
        <w:fldChar w:fldCharType="separate"/>
      </w:r>
      <w:r>
        <w:t>48</w:t>
      </w:r>
      <w:r>
        <w:fldChar w:fldCharType="end"/>
      </w:r>
    </w:p>
    <w:p w14:paraId="2289A95F" w14:textId="1D4F02D7" w:rsidR="00F44E90" w:rsidRDefault="00F44E90">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_Toc69982641 \h </w:instrText>
      </w:r>
      <w:r>
        <w:fldChar w:fldCharType="separate"/>
      </w:r>
      <w:r>
        <w:t>48</w:t>
      </w:r>
      <w:r>
        <w:fldChar w:fldCharType="end"/>
      </w:r>
    </w:p>
    <w:p w14:paraId="16335597" w14:textId="23CBBD38" w:rsidR="00F44E90" w:rsidRDefault="00F44E90">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_Toc69982642 \h </w:instrText>
      </w:r>
      <w:r>
        <w:fldChar w:fldCharType="separate"/>
      </w:r>
      <w:r>
        <w:t>48</w:t>
      </w:r>
      <w:r>
        <w:fldChar w:fldCharType="end"/>
      </w:r>
    </w:p>
    <w:p w14:paraId="4A673E8C" w14:textId="2C844AC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_Toc69982643 \h </w:instrText>
      </w:r>
      <w:r>
        <w:fldChar w:fldCharType="separate"/>
      </w:r>
      <w:r>
        <w:t>48</w:t>
      </w:r>
      <w:r>
        <w:fldChar w:fldCharType="end"/>
      </w:r>
    </w:p>
    <w:p w14:paraId="75D75FA4" w14:textId="5C87C581" w:rsidR="00F44E90" w:rsidRDefault="00F44E90">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_Toc69982644 \h </w:instrText>
      </w:r>
      <w:r>
        <w:fldChar w:fldCharType="separate"/>
      </w:r>
      <w:r>
        <w:t>48</w:t>
      </w:r>
      <w:r>
        <w:fldChar w:fldCharType="end"/>
      </w:r>
    </w:p>
    <w:p w14:paraId="627D0E29" w14:textId="6CAF5DEB" w:rsidR="00F44E90" w:rsidRDefault="00F44E90">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_Toc69982645 \h </w:instrText>
      </w:r>
      <w:r>
        <w:fldChar w:fldCharType="separate"/>
      </w:r>
      <w:r>
        <w:t>48</w:t>
      </w:r>
      <w:r>
        <w:fldChar w:fldCharType="end"/>
      </w:r>
    </w:p>
    <w:p w14:paraId="72953733" w14:textId="3D1F3595" w:rsidR="00F44E90" w:rsidRDefault="00F44E90">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_Toc69982646 \h </w:instrText>
      </w:r>
      <w:r>
        <w:fldChar w:fldCharType="separate"/>
      </w:r>
      <w:r>
        <w:t>48</w:t>
      </w:r>
      <w:r>
        <w:fldChar w:fldCharType="end"/>
      </w:r>
    </w:p>
    <w:p w14:paraId="6173867A" w14:textId="17ABD14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_Toc69982647 \h </w:instrText>
      </w:r>
      <w:r>
        <w:fldChar w:fldCharType="separate"/>
      </w:r>
      <w:r>
        <w:t>49</w:t>
      </w:r>
      <w:r>
        <w:fldChar w:fldCharType="end"/>
      </w:r>
    </w:p>
    <w:p w14:paraId="27FAE657" w14:textId="618405BB" w:rsidR="00F44E90" w:rsidRDefault="00F44E90">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_Toc69982648 \h </w:instrText>
      </w:r>
      <w:r>
        <w:fldChar w:fldCharType="separate"/>
      </w:r>
      <w:r>
        <w:t>49</w:t>
      </w:r>
      <w:r>
        <w:fldChar w:fldCharType="end"/>
      </w:r>
    </w:p>
    <w:p w14:paraId="5F636049" w14:textId="7EA47D05" w:rsidR="00F44E90" w:rsidRDefault="00F44E90">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_Toc69982649 \h </w:instrText>
      </w:r>
      <w:r>
        <w:fldChar w:fldCharType="separate"/>
      </w:r>
      <w:r>
        <w:t>49</w:t>
      </w:r>
      <w:r>
        <w:fldChar w:fldCharType="end"/>
      </w:r>
    </w:p>
    <w:p w14:paraId="0271B1B5" w14:textId="2CDC2730" w:rsidR="00F44E90" w:rsidRDefault="00F44E90">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_Toc69982650 \h </w:instrText>
      </w:r>
      <w:r>
        <w:fldChar w:fldCharType="separate"/>
      </w:r>
      <w:r>
        <w:t>49</w:t>
      </w:r>
      <w:r>
        <w:fldChar w:fldCharType="end"/>
      </w:r>
    </w:p>
    <w:p w14:paraId="5EBB106B" w14:textId="612DC68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_Toc69982651 \h </w:instrText>
      </w:r>
      <w:r>
        <w:fldChar w:fldCharType="separate"/>
      </w:r>
      <w:r>
        <w:t>50</w:t>
      </w:r>
      <w:r>
        <w:fldChar w:fldCharType="end"/>
      </w:r>
    </w:p>
    <w:p w14:paraId="4971C465" w14:textId="7D8181C6" w:rsidR="00F44E90" w:rsidRDefault="00F44E90">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_Toc69982652 \h </w:instrText>
      </w:r>
      <w:r>
        <w:fldChar w:fldCharType="separate"/>
      </w:r>
      <w:r>
        <w:t>50</w:t>
      </w:r>
      <w:r>
        <w:fldChar w:fldCharType="end"/>
      </w:r>
    </w:p>
    <w:p w14:paraId="2C883A46" w14:textId="34B0C2E1" w:rsidR="00F44E90" w:rsidRDefault="00F44E90">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_Toc69982653 \h </w:instrText>
      </w:r>
      <w:r>
        <w:fldChar w:fldCharType="separate"/>
      </w:r>
      <w:r>
        <w:t>50</w:t>
      </w:r>
      <w:r>
        <w:fldChar w:fldCharType="end"/>
      </w:r>
    </w:p>
    <w:p w14:paraId="01305245" w14:textId="4E87ACD2" w:rsidR="00F44E90" w:rsidRDefault="00F44E90">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_Toc69982654 \h </w:instrText>
      </w:r>
      <w:r>
        <w:fldChar w:fldCharType="separate"/>
      </w:r>
      <w:r>
        <w:t>50</w:t>
      </w:r>
      <w:r>
        <w:fldChar w:fldCharType="end"/>
      </w:r>
    </w:p>
    <w:p w14:paraId="35D0D571" w14:textId="7F1125D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_Toc69982655 \h </w:instrText>
      </w:r>
      <w:r>
        <w:fldChar w:fldCharType="separate"/>
      </w:r>
      <w:r>
        <w:t>50</w:t>
      </w:r>
      <w:r>
        <w:fldChar w:fldCharType="end"/>
      </w:r>
    </w:p>
    <w:p w14:paraId="2799289E" w14:textId="5279EDA3" w:rsidR="00F44E90" w:rsidRDefault="00F44E90">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_Toc69982656 \h </w:instrText>
      </w:r>
      <w:r>
        <w:fldChar w:fldCharType="separate"/>
      </w:r>
      <w:r>
        <w:t>51</w:t>
      </w:r>
      <w:r>
        <w:fldChar w:fldCharType="end"/>
      </w:r>
    </w:p>
    <w:p w14:paraId="39B80F2A" w14:textId="334AFC66" w:rsidR="00F44E90" w:rsidRDefault="00F44E90">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_Toc69982657 \h </w:instrText>
      </w:r>
      <w:r>
        <w:fldChar w:fldCharType="separate"/>
      </w:r>
      <w:r>
        <w:t>51</w:t>
      </w:r>
      <w:r>
        <w:fldChar w:fldCharType="end"/>
      </w:r>
    </w:p>
    <w:p w14:paraId="652A88F6" w14:textId="1C023B4A" w:rsidR="00F44E90" w:rsidRDefault="00F44E90">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_Toc69982658 \h </w:instrText>
      </w:r>
      <w:r>
        <w:fldChar w:fldCharType="separate"/>
      </w:r>
      <w:r>
        <w:t>51</w:t>
      </w:r>
      <w:r>
        <w:fldChar w:fldCharType="end"/>
      </w:r>
    </w:p>
    <w:p w14:paraId="2BD522E1" w14:textId="35B3DF1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5.1.50.3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_Toc69982659 \h </w:instrText>
      </w:r>
      <w:r>
        <w:fldChar w:fldCharType="separate"/>
      </w:r>
      <w:r>
        <w:t>51</w:t>
      </w:r>
      <w:r>
        <w:fldChar w:fldCharType="end"/>
      </w:r>
    </w:p>
    <w:p w14:paraId="2AA7DF97" w14:textId="0481413E" w:rsidR="00F44E90" w:rsidRDefault="00F44E90">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_Toc69982660 \h </w:instrText>
      </w:r>
      <w:r>
        <w:fldChar w:fldCharType="separate"/>
      </w:r>
      <w:r>
        <w:t>51</w:t>
      </w:r>
      <w:r>
        <w:fldChar w:fldCharType="end"/>
      </w:r>
    </w:p>
    <w:p w14:paraId="05397322" w14:textId="45F8B697" w:rsidR="00F44E90" w:rsidRDefault="00F44E90">
      <w:pPr>
        <w:pStyle w:val="TOC3"/>
        <w:rPr>
          <w:rFonts w:asciiTheme="minorHAnsi" w:eastAsiaTheme="minorEastAsia" w:hAnsiTheme="minorHAnsi" w:cstheme="minorBidi"/>
          <w:sz w:val="22"/>
          <w:szCs w:val="22"/>
          <w:lang w:val="en-US"/>
        </w:rPr>
      </w:pPr>
      <w:r w:rsidRPr="00F75001">
        <w:rPr>
          <w:rFonts w:cs="Arial"/>
        </w:rPr>
        <w:t>5.1.51.1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_Toc69982661 \h </w:instrText>
      </w:r>
      <w:r>
        <w:fldChar w:fldCharType="separate"/>
      </w:r>
      <w:r>
        <w:t>51</w:t>
      </w:r>
      <w:r>
        <w:fldChar w:fldCharType="end"/>
      </w:r>
    </w:p>
    <w:p w14:paraId="08029993" w14:textId="3E89D740" w:rsidR="00F44E90" w:rsidRDefault="00F44E90">
      <w:pPr>
        <w:pStyle w:val="TOC3"/>
        <w:rPr>
          <w:rFonts w:asciiTheme="minorHAnsi" w:eastAsiaTheme="minorEastAsia" w:hAnsiTheme="minorHAnsi" w:cstheme="minorBidi"/>
          <w:sz w:val="22"/>
          <w:szCs w:val="22"/>
          <w:lang w:val="en-US"/>
        </w:rPr>
      </w:pPr>
      <w:r w:rsidRPr="00F75001">
        <w:rPr>
          <w:rFonts w:cs="Arial"/>
        </w:rPr>
        <w:t>5.1.51.2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_Toc69982662 \h </w:instrText>
      </w:r>
      <w:r>
        <w:fldChar w:fldCharType="separate"/>
      </w:r>
      <w:r>
        <w:t>52</w:t>
      </w:r>
      <w:r>
        <w:fldChar w:fldCharType="end"/>
      </w:r>
    </w:p>
    <w:p w14:paraId="66CA550C" w14:textId="7FA09770" w:rsidR="00F44E90" w:rsidRDefault="00F44E90">
      <w:pPr>
        <w:pStyle w:val="TOC3"/>
        <w:rPr>
          <w:rFonts w:asciiTheme="minorHAnsi" w:eastAsiaTheme="minorEastAsia" w:hAnsiTheme="minorHAnsi" w:cstheme="minorBidi"/>
          <w:sz w:val="22"/>
          <w:szCs w:val="22"/>
          <w:lang w:val="en-US"/>
        </w:rPr>
      </w:pPr>
      <w:r w:rsidRPr="00F75001">
        <w:rPr>
          <w:rFonts w:cs="Arial"/>
        </w:rPr>
        <w:t>5.1.51.3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_Toc69982663 \h </w:instrText>
      </w:r>
      <w:r>
        <w:fldChar w:fldCharType="separate"/>
      </w:r>
      <w:r>
        <w:t>52</w:t>
      </w:r>
      <w:r>
        <w:fldChar w:fldCharType="end"/>
      </w:r>
    </w:p>
    <w:p w14:paraId="7B2D937C" w14:textId="20183949" w:rsidR="00F44E90" w:rsidRDefault="00F44E90">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_Toc69982664 \h </w:instrText>
      </w:r>
      <w:r>
        <w:fldChar w:fldCharType="separate"/>
      </w:r>
      <w:r>
        <w:t>52</w:t>
      </w:r>
      <w:r>
        <w:fldChar w:fldCharType="end"/>
      </w:r>
    </w:p>
    <w:p w14:paraId="1E7FEBFE" w14:textId="6F241FB9" w:rsidR="00F44E90" w:rsidRDefault="00F44E90">
      <w:pPr>
        <w:pStyle w:val="TOC3"/>
        <w:rPr>
          <w:rFonts w:asciiTheme="minorHAnsi" w:eastAsiaTheme="minorEastAsia" w:hAnsiTheme="minorHAnsi" w:cstheme="minorBidi"/>
          <w:sz w:val="22"/>
          <w:szCs w:val="22"/>
          <w:lang w:val="en-US"/>
        </w:rPr>
      </w:pPr>
      <w:r w:rsidRPr="00F75001">
        <w:rPr>
          <w:rFonts w:cs="Arial"/>
        </w:rPr>
        <w:t>5.1.52.1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_Toc69982665 \h </w:instrText>
      </w:r>
      <w:r>
        <w:fldChar w:fldCharType="separate"/>
      </w:r>
      <w:r>
        <w:t>52</w:t>
      </w:r>
      <w:r>
        <w:fldChar w:fldCharType="end"/>
      </w:r>
    </w:p>
    <w:p w14:paraId="2C8D3123" w14:textId="28EAF963" w:rsidR="00F44E90" w:rsidRDefault="00F44E90">
      <w:pPr>
        <w:pStyle w:val="TOC3"/>
        <w:rPr>
          <w:rFonts w:asciiTheme="minorHAnsi" w:eastAsiaTheme="minorEastAsia" w:hAnsiTheme="minorHAnsi" w:cstheme="minorBidi"/>
          <w:sz w:val="22"/>
          <w:szCs w:val="22"/>
          <w:lang w:val="en-US"/>
        </w:rPr>
      </w:pPr>
      <w:r w:rsidRPr="00F75001">
        <w:rPr>
          <w:rFonts w:cs="Arial"/>
        </w:rPr>
        <w:t>5.1.52.2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_Toc69982666 \h </w:instrText>
      </w:r>
      <w:r>
        <w:fldChar w:fldCharType="separate"/>
      </w:r>
      <w:r>
        <w:t>52</w:t>
      </w:r>
      <w:r>
        <w:fldChar w:fldCharType="end"/>
      </w:r>
    </w:p>
    <w:p w14:paraId="3FA2D897" w14:textId="3B0498F4" w:rsidR="00F44E90" w:rsidRDefault="00F44E90">
      <w:pPr>
        <w:pStyle w:val="TOC3"/>
        <w:rPr>
          <w:rFonts w:asciiTheme="minorHAnsi" w:eastAsiaTheme="minorEastAsia" w:hAnsiTheme="minorHAnsi" w:cstheme="minorBidi"/>
          <w:sz w:val="22"/>
          <w:szCs w:val="22"/>
          <w:lang w:val="en-US"/>
        </w:rPr>
      </w:pPr>
      <w:r w:rsidRPr="00F75001">
        <w:rPr>
          <w:rFonts w:cs="Arial"/>
        </w:rPr>
        <w:t>5.1.52.3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_Toc69982667 \h </w:instrText>
      </w:r>
      <w:r>
        <w:fldChar w:fldCharType="separate"/>
      </w:r>
      <w:r>
        <w:t>53</w:t>
      </w:r>
      <w:r>
        <w:fldChar w:fldCharType="end"/>
      </w:r>
    </w:p>
    <w:p w14:paraId="655C00A1" w14:textId="31591D02" w:rsidR="00F44E90" w:rsidRDefault="00F44E90">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_Toc69982668 \h </w:instrText>
      </w:r>
      <w:r>
        <w:fldChar w:fldCharType="separate"/>
      </w:r>
      <w:r>
        <w:t>53</w:t>
      </w:r>
      <w:r>
        <w:fldChar w:fldCharType="end"/>
      </w:r>
    </w:p>
    <w:p w14:paraId="15911049" w14:textId="5C297061" w:rsidR="00F44E90" w:rsidRDefault="00F44E90">
      <w:pPr>
        <w:pStyle w:val="TOC3"/>
        <w:rPr>
          <w:rFonts w:asciiTheme="minorHAnsi" w:eastAsiaTheme="minorEastAsia" w:hAnsiTheme="minorHAnsi" w:cstheme="minorBidi"/>
          <w:sz w:val="22"/>
          <w:szCs w:val="22"/>
          <w:lang w:val="en-US"/>
        </w:rPr>
      </w:pPr>
      <w:r w:rsidRPr="00F75001">
        <w:rPr>
          <w:rFonts w:cs="Arial"/>
        </w:rPr>
        <w:t>5.1.53.1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_Toc69982669 \h </w:instrText>
      </w:r>
      <w:r>
        <w:fldChar w:fldCharType="separate"/>
      </w:r>
      <w:r>
        <w:t>53</w:t>
      </w:r>
      <w:r>
        <w:fldChar w:fldCharType="end"/>
      </w:r>
    </w:p>
    <w:p w14:paraId="792A744B" w14:textId="49D822D1" w:rsidR="00F44E90" w:rsidRDefault="00F44E90">
      <w:pPr>
        <w:pStyle w:val="TOC3"/>
        <w:rPr>
          <w:rFonts w:asciiTheme="minorHAnsi" w:eastAsiaTheme="minorEastAsia" w:hAnsiTheme="minorHAnsi" w:cstheme="minorBidi"/>
          <w:sz w:val="22"/>
          <w:szCs w:val="22"/>
          <w:lang w:val="en-US"/>
        </w:rPr>
      </w:pPr>
      <w:r w:rsidRPr="00F75001">
        <w:rPr>
          <w:rFonts w:cs="Arial"/>
        </w:rPr>
        <w:t>5.1.53.2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_Toc69982670 \h </w:instrText>
      </w:r>
      <w:r>
        <w:fldChar w:fldCharType="separate"/>
      </w:r>
      <w:r>
        <w:t>53</w:t>
      </w:r>
      <w:r>
        <w:fldChar w:fldCharType="end"/>
      </w:r>
    </w:p>
    <w:p w14:paraId="6CBC4ECA" w14:textId="070A96E5" w:rsidR="00F44E90" w:rsidRDefault="00F44E90">
      <w:pPr>
        <w:pStyle w:val="TOC3"/>
        <w:rPr>
          <w:rFonts w:asciiTheme="minorHAnsi" w:eastAsiaTheme="minorEastAsia" w:hAnsiTheme="minorHAnsi" w:cstheme="minorBidi"/>
          <w:sz w:val="22"/>
          <w:szCs w:val="22"/>
          <w:lang w:val="en-US"/>
        </w:rPr>
      </w:pPr>
      <w:r w:rsidRPr="00F75001">
        <w:rPr>
          <w:rFonts w:cs="Arial"/>
        </w:rPr>
        <w:t>5.1.53.3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_Toc69982671 \h </w:instrText>
      </w:r>
      <w:r>
        <w:fldChar w:fldCharType="separate"/>
      </w:r>
      <w:r>
        <w:t>53</w:t>
      </w:r>
      <w:r>
        <w:fldChar w:fldCharType="end"/>
      </w:r>
    </w:p>
    <w:p w14:paraId="0F278ACE" w14:textId="25D03C9A" w:rsidR="00F44E90" w:rsidRDefault="00F44E90">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_Toc69982672 \h </w:instrText>
      </w:r>
      <w:r>
        <w:fldChar w:fldCharType="separate"/>
      </w:r>
      <w:r>
        <w:t>54</w:t>
      </w:r>
      <w:r>
        <w:fldChar w:fldCharType="end"/>
      </w:r>
    </w:p>
    <w:p w14:paraId="7B04B834" w14:textId="20E9B5FB" w:rsidR="00F44E90" w:rsidRDefault="00F44E90">
      <w:pPr>
        <w:pStyle w:val="TOC3"/>
        <w:rPr>
          <w:rFonts w:asciiTheme="minorHAnsi" w:eastAsiaTheme="minorEastAsia" w:hAnsiTheme="minorHAnsi" w:cstheme="minorBidi"/>
          <w:sz w:val="22"/>
          <w:szCs w:val="22"/>
          <w:lang w:val="en-US"/>
        </w:rPr>
      </w:pPr>
      <w:r w:rsidRPr="00F75001">
        <w:rPr>
          <w:rFonts w:cs="Arial"/>
        </w:rPr>
        <w:t>5.1.54.1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_Toc69982673 \h </w:instrText>
      </w:r>
      <w:r>
        <w:fldChar w:fldCharType="separate"/>
      </w:r>
      <w:r>
        <w:t>54</w:t>
      </w:r>
      <w:r>
        <w:fldChar w:fldCharType="end"/>
      </w:r>
    </w:p>
    <w:p w14:paraId="7F1BAC02" w14:textId="58DCE503" w:rsidR="00F44E90" w:rsidRDefault="00F44E90">
      <w:pPr>
        <w:pStyle w:val="TOC3"/>
        <w:rPr>
          <w:rFonts w:asciiTheme="minorHAnsi" w:eastAsiaTheme="minorEastAsia" w:hAnsiTheme="minorHAnsi" w:cstheme="minorBidi"/>
          <w:sz w:val="22"/>
          <w:szCs w:val="22"/>
          <w:lang w:val="en-US"/>
        </w:rPr>
      </w:pPr>
      <w:r w:rsidRPr="00F75001">
        <w:rPr>
          <w:rFonts w:cs="Arial"/>
        </w:rPr>
        <w:t>5.1.54.2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_Toc69982674 \h </w:instrText>
      </w:r>
      <w:r>
        <w:fldChar w:fldCharType="separate"/>
      </w:r>
      <w:r>
        <w:t>54</w:t>
      </w:r>
      <w:r>
        <w:fldChar w:fldCharType="end"/>
      </w:r>
    </w:p>
    <w:p w14:paraId="63A2B226" w14:textId="3B2800E6" w:rsidR="00F44E90" w:rsidRDefault="00F44E90">
      <w:pPr>
        <w:pStyle w:val="TOC3"/>
        <w:rPr>
          <w:rFonts w:asciiTheme="minorHAnsi" w:eastAsiaTheme="minorEastAsia" w:hAnsiTheme="minorHAnsi" w:cstheme="minorBidi"/>
          <w:sz w:val="22"/>
          <w:szCs w:val="22"/>
          <w:lang w:val="en-US"/>
        </w:rPr>
      </w:pPr>
      <w:r w:rsidRPr="00F75001">
        <w:rPr>
          <w:rFonts w:cs="Arial"/>
        </w:rPr>
        <w:t>5.1.54.3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_Toc69982675 \h </w:instrText>
      </w:r>
      <w:r>
        <w:fldChar w:fldCharType="separate"/>
      </w:r>
      <w:r>
        <w:t>54</w:t>
      </w:r>
      <w:r>
        <w:fldChar w:fldCharType="end"/>
      </w:r>
    </w:p>
    <w:p w14:paraId="73994B85" w14:textId="6DC01FD2" w:rsidR="00F44E90" w:rsidRDefault="00F44E90">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_Toc69982676 \h </w:instrText>
      </w:r>
      <w:r>
        <w:fldChar w:fldCharType="separate"/>
      </w:r>
      <w:r>
        <w:t>54</w:t>
      </w:r>
      <w:r>
        <w:fldChar w:fldCharType="end"/>
      </w:r>
    </w:p>
    <w:p w14:paraId="5AF326D9" w14:textId="75B005DE" w:rsidR="00F44E90" w:rsidRDefault="00F44E90">
      <w:pPr>
        <w:pStyle w:val="TOC3"/>
        <w:rPr>
          <w:rFonts w:asciiTheme="minorHAnsi" w:eastAsiaTheme="minorEastAsia" w:hAnsiTheme="minorHAnsi" w:cstheme="minorBidi"/>
          <w:sz w:val="22"/>
          <w:szCs w:val="22"/>
          <w:lang w:val="en-US"/>
        </w:rPr>
      </w:pPr>
      <w:r w:rsidRPr="00F75001">
        <w:rPr>
          <w:rFonts w:cs="Arial"/>
        </w:rPr>
        <w:t>5.1.55.1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_Toc69982677 \h </w:instrText>
      </w:r>
      <w:r>
        <w:fldChar w:fldCharType="separate"/>
      </w:r>
      <w:r>
        <w:t>54</w:t>
      </w:r>
      <w:r>
        <w:fldChar w:fldCharType="end"/>
      </w:r>
    </w:p>
    <w:p w14:paraId="3D2644A6" w14:textId="179E9B45" w:rsidR="00F44E90" w:rsidRDefault="00F44E90">
      <w:pPr>
        <w:pStyle w:val="TOC3"/>
        <w:rPr>
          <w:rFonts w:asciiTheme="minorHAnsi" w:eastAsiaTheme="minorEastAsia" w:hAnsiTheme="minorHAnsi" w:cstheme="minorBidi"/>
          <w:sz w:val="22"/>
          <w:szCs w:val="22"/>
          <w:lang w:val="en-US"/>
        </w:rPr>
      </w:pPr>
      <w:r w:rsidRPr="00F75001">
        <w:rPr>
          <w:rFonts w:cs="Arial"/>
        </w:rPr>
        <w:t>5.1.55.2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_Toc69982678 \h </w:instrText>
      </w:r>
      <w:r>
        <w:fldChar w:fldCharType="separate"/>
      </w:r>
      <w:r>
        <w:t>55</w:t>
      </w:r>
      <w:r>
        <w:fldChar w:fldCharType="end"/>
      </w:r>
    </w:p>
    <w:p w14:paraId="00246AC7" w14:textId="481F1CD6" w:rsidR="00F44E90" w:rsidRDefault="00F44E90">
      <w:pPr>
        <w:pStyle w:val="TOC3"/>
        <w:rPr>
          <w:rFonts w:asciiTheme="minorHAnsi" w:eastAsiaTheme="minorEastAsia" w:hAnsiTheme="minorHAnsi" w:cstheme="minorBidi"/>
          <w:sz w:val="22"/>
          <w:szCs w:val="22"/>
          <w:lang w:val="en-US"/>
        </w:rPr>
      </w:pPr>
      <w:r w:rsidRPr="00F75001">
        <w:rPr>
          <w:rFonts w:cs="Arial"/>
        </w:rPr>
        <w:t>5.1.55.3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_Toc69982679 \h </w:instrText>
      </w:r>
      <w:r>
        <w:fldChar w:fldCharType="separate"/>
      </w:r>
      <w:r>
        <w:t>55</w:t>
      </w:r>
      <w:r>
        <w:fldChar w:fldCharType="end"/>
      </w:r>
    </w:p>
    <w:p w14:paraId="1020F8F0" w14:textId="2E26CAF4" w:rsidR="00F44E90" w:rsidRDefault="00F44E90">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_Toc69982680 \h </w:instrText>
      </w:r>
      <w:r>
        <w:fldChar w:fldCharType="separate"/>
      </w:r>
      <w:r>
        <w:t>55</w:t>
      </w:r>
      <w:r>
        <w:fldChar w:fldCharType="end"/>
      </w:r>
    </w:p>
    <w:p w14:paraId="5BFABBD8" w14:textId="63E7E04E" w:rsidR="00F44E90" w:rsidRDefault="00F44E90">
      <w:pPr>
        <w:pStyle w:val="TOC3"/>
        <w:rPr>
          <w:rFonts w:asciiTheme="minorHAnsi" w:eastAsiaTheme="minorEastAsia" w:hAnsiTheme="minorHAnsi" w:cstheme="minorBidi"/>
          <w:sz w:val="22"/>
          <w:szCs w:val="22"/>
          <w:lang w:val="en-US"/>
        </w:rPr>
      </w:pPr>
      <w:r w:rsidRPr="00F75001">
        <w:rPr>
          <w:rFonts w:cs="Arial"/>
        </w:rPr>
        <w:t>5.1.56.1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_Toc69982681 \h </w:instrText>
      </w:r>
      <w:r>
        <w:fldChar w:fldCharType="separate"/>
      </w:r>
      <w:r>
        <w:t>55</w:t>
      </w:r>
      <w:r>
        <w:fldChar w:fldCharType="end"/>
      </w:r>
    </w:p>
    <w:p w14:paraId="3D053F91" w14:textId="18072578" w:rsidR="00F44E90" w:rsidRDefault="00F44E90">
      <w:pPr>
        <w:pStyle w:val="TOC3"/>
        <w:rPr>
          <w:rFonts w:asciiTheme="minorHAnsi" w:eastAsiaTheme="minorEastAsia" w:hAnsiTheme="minorHAnsi" w:cstheme="minorBidi"/>
          <w:sz w:val="22"/>
          <w:szCs w:val="22"/>
          <w:lang w:val="en-US"/>
        </w:rPr>
      </w:pPr>
      <w:r w:rsidRPr="00F75001">
        <w:rPr>
          <w:rFonts w:cs="Arial"/>
        </w:rPr>
        <w:t>5.1.56.2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_Toc69982682 \h </w:instrText>
      </w:r>
      <w:r>
        <w:fldChar w:fldCharType="separate"/>
      </w:r>
      <w:r>
        <w:t>55</w:t>
      </w:r>
      <w:r>
        <w:fldChar w:fldCharType="end"/>
      </w:r>
    </w:p>
    <w:p w14:paraId="0D647186" w14:textId="446EE337" w:rsidR="00F44E90" w:rsidRDefault="00F44E90">
      <w:pPr>
        <w:pStyle w:val="TOC3"/>
        <w:rPr>
          <w:rFonts w:asciiTheme="minorHAnsi" w:eastAsiaTheme="minorEastAsia" w:hAnsiTheme="minorHAnsi" w:cstheme="minorBidi"/>
          <w:sz w:val="22"/>
          <w:szCs w:val="22"/>
          <w:lang w:val="en-US"/>
        </w:rPr>
      </w:pPr>
      <w:r w:rsidRPr="00F75001">
        <w:rPr>
          <w:rFonts w:cs="Arial"/>
        </w:rPr>
        <w:t>5.1.56.3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_Toc69982683 \h </w:instrText>
      </w:r>
      <w:r>
        <w:fldChar w:fldCharType="separate"/>
      </w:r>
      <w:r>
        <w:t>56</w:t>
      </w:r>
      <w:r>
        <w:fldChar w:fldCharType="end"/>
      </w:r>
    </w:p>
    <w:p w14:paraId="6163DEF8" w14:textId="21A12BBD" w:rsidR="00F44E90" w:rsidRDefault="00F44E90">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_Toc69982684 \h </w:instrText>
      </w:r>
      <w:r>
        <w:fldChar w:fldCharType="separate"/>
      </w:r>
      <w:r>
        <w:t>56</w:t>
      </w:r>
      <w:r>
        <w:fldChar w:fldCharType="end"/>
      </w:r>
    </w:p>
    <w:p w14:paraId="4F6DC043" w14:textId="75739926" w:rsidR="00F44E90" w:rsidRDefault="00F44E90">
      <w:pPr>
        <w:pStyle w:val="TOC3"/>
        <w:rPr>
          <w:rFonts w:asciiTheme="minorHAnsi" w:eastAsiaTheme="minorEastAsia" w:hAnsiTheme="minorHAnsi" w:cstheme="minorBidi"/>
          <w:sz w:val="22"/>
          <w:szCs w:val="22"/>
          <w:lang w:val="en-US"/>
        </w:rPr>
      </w:pPr>
      <w:r w:rsidRPr="00F75001">
        <w:rPr>
          <w:rFonts w:cs="Arial"/>
        </w:rPr>
        <w:t>5.1.57.1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_Toc69982685 \h </w:instrText>
      </w:r>
      <w:r>
        <w:fldChar w:fldCharType="separate"/>
      </w:r>
      <w:r>
        <w:t>56</w:t>
      </w:r>
      <w:r>
        <w:fldChar w:fldCharType="end"/>
      </w:r>
    </w:p>
    <w:p w14:paraId="4075A0F5" w14:textId="60B74A52" w:rsidR="00F44E90" w:rsidRDefault="00F44E90">
      <w:pPr>
        <w:pStyle w:val="TOC3"/>
        <w:rPr>
          <w:rFonts w:asciiTheme="minorHAnsi" w:eastAsiaTheme="minorEastAsia" w:hAnsiTheme="minorHAnsi" w:cstheme="minorBidi"/>
          <w:sz w:val="22"/>
          <w:szCs w:val="22"/>
          <w:lang w:val="en-US"/>
        </w:rPr>
      </w:pPr>
      <w:r w:rsidRPr="00F75001">
        <w:rPr>
          <w:rFonts w:cs="Arial"/>
        </w:rPr>
        <w:t>5.1.57.2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_Toc69982686 \h </w:instrText>
      </w:r>
      <w:r>
        <w:fldChar w:fldCharType="separate"/>
      </w:r>
      <w:r>
        <w:t>56</w:t>
      </w:r>
      <w:r>
        <w:fldChar w:fldCharType="end"/>
      </w:r>
    </w:p>
    <w:p w14:paraId="7BACAFF1" w14:textId="399B98D3" w:rsidR="00F44E90" w:rsidRDefault="00F44E90">
      <w:pPr>
        <w:pStyle w:val="TOC3"/>
        <w:rPr>
          <w:rFonts w:asciiTheme="minorHAnsi" w:eastAsiaTheme="minorEastAsia" w:hAnsiTheme="minorHAnsi" w:cstheme="minorBidi"/>
          <w:sz w:val="22"/>
          <w:szCs w:val="22"/>
          <w:lang w:val="en-US"/>
        </w:rPr>
      </w:pPr>
      <w:r w:rsidRPr="00F75001">
        <w:rPr>
          <w:rFonts w:cs="Arial"/>
        </w:rPr>
        <w:t>5.1.57.3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_Toc69982687 \h </w:instrText>
      </w:r>
      <w:r>
        <w:fldChar w:fldCharType="separate"/>
      </w:r>
      <w:r>
        <w:t>56</w:t>
      </w:r>
      <w:r>
        <w:fldChar w:fldCharType="end"/>
      </w:r>
    </w:p>
    <w:p w14:paraId="2AE6A1B2" w14:textId="3BD3A94A" w:rsidR="00F44E90" w:rsidRDefault="00F44E90">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_Toc69982688 \h </w:instrText>
      </w:r>
      <w:r>
        <w:fldChar w:fldCharType="separate"/>
      </w:r>
      <w:r>
        <w:t>57</w:t>
      </w:r>
      <w:r>
        <w:fldChar w:fldCharType="end"/>
      </w:r>
    </w:p>
    <w:p w14:paraId="6CD5E7ED" w14:textId="1689E481" w:rsidR="00F44E90" w:rsidRDefault="00F44E90">
      <w:pPr>
        <w:pStyle w:val="TOC3"/>
        <w:rPr>
          <w:rFonts w:asciiTheme="minorHAnsi" w:eastAsiaTheme="minorEastAsia" w:hAnsiTheme="minorHAnsi" w:cstheme="minorBidi"/>
          <w:sz w:val="22"/>
          <w:szCs w:val="22"/>
          <w:lang w:val="en-US"/>
        </w:rPr>
      </w:pPr>
      <w:r w:rsidRPr="00F75001">
        <w:rPr>
          <w:rFonts w:cs="Arial"/>
        </w:rPr>
        <w:t>5.1.58.1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_Toc69982689 \h </w:instrText>
      </w:r>
      <w:r>
        <w:fldChar w:fldCharType="separate"/>
      </w:r>
      <w:r>
        <w:t>57</w:t>
      </w:r>
      <w:r>
        <w:fldChar w:fldCharType="end"/>
      </w:r>
    </w:p>
    <w:p w14:paraId="652F6D20" w14:textId="6C0CB904" w:rsidR="00F44E90" w:rsidRDefault="00F44E90">
      <w:pPr>
        <w:pStyle w:val="TOC3"/>
        <w:rPr>
          <w:rFonts w:asciiTheme="minorHAnsi" w:eastAsiaTheme="minorEastAsia" w:hAnsiTheme="minorHAnsi" w:cstheme="minorBidi"/>
          <w:sz w:val="22"/>
          <w:szCs w:val="22"/>
          <w:lang w:val="en-US"/>
        </w:rPr>
      </w:pPr>
      <w:r w:rsidRPr="00F75001">
        <w:rPr>
          <w:rFonts w:cs="Arial"/>
        </w:rPr>
        <w:t>5.1.58.2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_Toc69982690 \h </w:instrText>
      </w:r>
      <w:r>
        <w:fldChar w:fldCharType="separate"/>
      </w:r>
      <w:r>
        <w:t>57</w:t>
      </w:r>
      <w:r>
        <w:fldChar w:fldCharType="end"/>
      </w:r>
    </w:p>
    <w:p w14:paraId="677A528B" w14:textId="59B6BDBA" w:rsidR="00F44E90" w:rsidRDefault="00F44E90">
      <w:pPr>
        <w:pStyle w:val="TOC3"/>
        <w:rPr>
          <w:rFonts w:asciiTheme="minorHAnsi" w:eastAsiaTheme="minorEastAsia" w:hAnsiTheme="minorHAnsi" w:cstheme="minorBidi"/>
          <w:sz w:val="22"/>
          <w:szCs w:val="22"/>
          <w:lang w:val="en-US"/>
        </w:rPr>
      </w:pPr>
      <w:r w:rsidRPr="00F75001">
        <w:rPr>
          <w:rFonts w:cs="Arial"/>
        </w:rPr>
        <w:t>5.1.58.3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_Toc69982691 \h </w:instrText>
      </w:r>
      <w:r>
        <w:fldChar w:fldCharType="separate"/>
      </w:r>
      <w:r>
        <w:t>57</w:t>
      </w:r>
      <w:r>
        <w:fldChar w:fldCharType="end"/>
      </w:r>
    </w:p>
    <w:p w14:paraId="5ABD8A3E" w14:textId="17C684C5" w:rsidR="00F44E90" w:rsidRDefault="00F44E90">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_Toc69982692 \h </w:instrText>
      </w:r>
      <w:r>
        <w:fldChar w:fldCharType="separate"/>
      </w:r>
      <w:r>
        <w:t>57</w:t>
      </w:r>
      <w:r>
        <w:fldChar w:fldCharType="end"/>
      </w:r>
    </w:p>
    <w:p w14:paraId="346D4E02" w14:textId="7DCA7CA8" w:rsidR="00F44E90" w:rsidRDefault="00F44E90">
      <w:pPr>
        <w:pStyle w:val="TOC3"/>
        <w:rPr>
          <w:rFonts w:asciiTheme="minorHAnsi" w:eastAsiaTheme="minorEastAsia" w:hAnsiTheme="minorHAnsi" w:cstheme="minorBidi"/>
          <w:sz w:val="22"/>
          <w:szCs w:val="22"/>
          <w:lang w:val="en-US"/>
        </w:rPr>
      </w:pPr>
      <w:r w:rsidRPr="00F75001">
        <w:rPr>
          <w:rFonts w:cs="Arial"/>
        </w:rPr>
        <w:t>5.1.59.1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_Toc69982693 \h </w:instrText>
      </w:r>
      <w:r>
        <w:fldChar w:fldCharType="separate"/>
      </w:r>
      <w:r>
        <w:t>57</w:t>
      </w:r>
      <w:r>
        <w:fldChar w:fldCharType="end"/>
      </w:r>
    </w:p>
    <w:p w14:paraId="60566244" w14:textId="3F800F49" w:rsidR="00F44E90" w:rsidRDefault="00F44E90">
      <w:pPr>
        <w:pStyle w:val="TOC3"/>
        <w:rPr>
          <w:rFonts w:asciiTheme="minorHAnsi" w:eastAsiaTheme="minorEastAsia" w:hAnsiTheme="minorHAnsi" w:cstheme="minorBidi"/>
          <w:sz w:val="22"/>
          <w:szCs w:val="22"/>
          <w:lang w:val="en-US"/>
        </w:rPr>
      </w:pPr>
      <w:r w:rsidRPr="00F75001">
        <w:rPr>
          <w:rFonts w:cs="Arial"/>
        </w:rPr>
        <w:t>5.1.59.2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_Toc69982694 \h </w:instrText>
      </w:r>
      <w:r>
        <w:fldChar w:fldCharType="separate"/>
      </w:r>
      <w:r>
        <w:t>58</w:t>
      </w:r>
      <w:r>
        <w:fldChar w:fldCharType="end"/>
      </w:r>
    </w:p>
    <w:p w14:paraId="6D04A5BD" w14:textId="6F205945" w:rsidR="00F44E90" w:rsidRDefault="00F44E90">
      <w:pPr>
        <w:pStyle w:val="TOC3"/>
        <w:rPr>
          <w:rFonts w:asciiTheme="minorHAnsi" w:eastAsiaTheme="minorEastAsia" w:hAnsiTheme="minorHAnsi" w:cstheme="minorBidi"/>
          <w:sz w:val="22"/>
          <w:szCs w:val="22"/>
          <w:lang w:val="en-US"/>
        </w:rPr>
      </w:pPr>
      <w:r w:rsidRPr="00F75001">
        <w:rPr>
          <w:rFonts w:cs="Arial"/>
        </w:rPr>
        <w:t>5.1.59.3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_Toc69982695 \h </w:instrText>
      </w:r>
      <w:r>
        <w:fldChar w:fldCharType="separate"/>
      </w:r>
      <w:r>
        <w:t>58</w:t>
      </w:r>
      <w:r>
        <w:fldChar w:fldCharType="end"/>
      </w:r>
    </w:p>
    <w:p w14:paraId="66573819" w14:textId="69C15282" w:rsidR="00F44E90" w:rsidRDefault="00F44E90">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_Toc69982696 \h </w:instrText>
      </w:r>
      <w:r>
        <w:fldChar w:fldCharType="separate"/>
      </w:r>
      <w:r>
        <w:t>58</w:t>
      </w:r>
      <w:r>
        <w:fldChar w:fldCharType="end"/>
      </w:r>
    </w:p>
    <w:p w14:paraId="3B0FFB69" w14:textId="09DABAAC" w:rsidR="00F44E90" w:rsidRDefault="00F44E90">
      <w:pPr>
        <w:pStyle w:val="TOC3"/>
        <w:rPr>
          <w:rFonts w:asciiTheme="minorHAnsi" w:eastAsiaTheme="minorEastAsia" w:hAnsiTheme="minorHAnsi" w:cstheme="minorBidi"/>
          <w:sz w:val="22"/>
          <w:szCs w:val="22"/>
          <w:lang w:val="en-US"/>
        </w:rPr>
      </w:pPr>
      <w:r w:rsidRPr="00F75001">
        <w:rPr>
          <w:rFonts w:cs="Arial"/>
        </w:rPr>
        <w:t>5.1.60.1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_Toc69982697 \h </w:instrText>
      </w:r>
      <w:r>
        <w:fldChar w:fldCharType="separate"/>
      </w:r>
      <w:r>
        <w:t>58</w:t>
      </w:r>
      <w:r>
        <w:fldChar w:fldCharType="end"/>
      </w:r>
    </w:p>
    <w:p w14:paraId="6F2CCD4C" w14:textId="207C102B" w:rsidR="00F44E90" w:rsidRDefault="00F44E90">
      <w:pPr>
        <w:pStyle w:val="TOC3"/>
        <w:rPr>
          <w:rFonts w:asciiTheme="minorHAnsi" w:eastAsiaTheme="minorEastAsia" w:hAnsiTheme="minorHAnsi" w:cstheme="minorBidi"/>
          <w:sz w:val="22"/>
          <w:szCs w:val="22"/>
          <w:lang w:val="en-US"/>
        </w:rPr>
      </w:pPr>
      <w:r w:rsidRPr="00F75001">
        <w:rPr>
          <w:rFonts w:cs="Arial"/>
        </w:rPr>
        <w:t>5.1.60.2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_Toc69982698 \h </w:instrText>
      </w:r>
      <w:r>
        <w:fldChar w:fldCharType="separate"/>
      </w:r>
      <w:r>
        <w:t>58</w:t>
      </w:r>
      <w:r>
        <w:fldChar w:fldCharType="end"/>
      </w:r>
    </w:p>
    <w:p w14:paraId="24CCDADE" w14:textId="5496DB2B" w:rsidR="00F44E90" w:rsidRDefault="00F44E90">
      <w:pPr>
        <w:pStyle w:val="TOC3"/>
        <w:rPr>
          <w:rFonts w:asciiTheme="minorHAnsi" w:eastAsiaTheme="minorEastAsia" w:hAnsiTheme="minorHAnsi" w:cstheme="minorBidi"/>
          <w:sz w:val="22"/>
          <w:szCs w:val="22"/>
          <w:lang w:val="en-US"/>
        </w:rPr>
      </w:pPr>
      <w:r w:rsidRPr="00F75001">
        <w:rPr>
          <w:rFonts w:cs="Arial"/>
        </w:rPr>
        <w:t>5.1.60.3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_Toc69982699 \h </w:instrText>
      </w:r>
      <w:r>
        <w:fldChar w:fldCharType="separate"/>
      </w:r>
      <w:r>
        <w:t>59</w:t>
      </w:r>
      <w:r>
        <w:fldChar w:fldCharType="end"/>
      </w:r>
    </w:p>
    <w:p w14:paraId="61F52CAC" w14:textId="0A4C8FC3" w:rsidR="00F44E90" w:rsidRDefault="00F44E90">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_Toc69982700 \h </w:instrText>
      </w:r>
      <w:r>
        <w:fldChar w:fldCharType="separate"/>
      </w:r>
      <w:r>
        <w:t>59</w:t>
      </w:r>
      <w:r>
        <w:fldChar w:fldCharType="end"/>
      </w:r>
    </w:p>
    <w:p w14:paraId="15BF9AE7" w14:textId="09DF6A9C"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_Toc69982701 \h </w:instrText>
      </w:r>
      <w:r>
        <w:fldChar w:fldCharType="separate"/>
      </w:r>
      <w:r>
        <w:t>59</w:t>
      </w:r>
      <w:r>
        <w:fldChar w:fldCharType="end"/>
      </w:r>
    </w:p>
    <w:p w14:paraId="72A65047" w14:textId="0F0CB078"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5.1.61.2</w:t>
      </w:r>
      <w:r>
        <w:rPr>
          <w:rFonts w:asciiTheme="minorHAnsi" w:eastAsiaTheme="minorEastAsia" w:hAnsiTheme="minorHAnsi" w:cstheme="minorBidi"/>
          <w:sz w:val="22"/>
          <w:szCs w:val="22"/>
          <w:lang w:val="en-US"/>
        </w:rPr>
        <w:tab/>
      </w:r>
      <w:r w:rsidRPr="00F75001">
        <w:rPr>
          <w:rFonts w:cs="Arial"/>
          <w:lang w:val="en-US"/>
        </w:rPr>
        <w:t>∆TIB and ∆RIB values</w:t>
      </w:r>
      <w:r>
        <w:tab/>
      </w:r>
      <w:r>
        <w:fldChar w:fldCharType="begin"/>
      </w:r>
      <w:r>
        <w:instrText xml:space="preserve"> PAGEREF _Toc69982702 \h </w:instrText>
      </w:r>
      <w:r>
        <w:fldChar w:fldCharType="separate"/>
      </w:r>
      <w:r>
        <w:t>59</w:t>
      </w:r>
      <w:r>
        <w:fldChar w:fldCharType="end"/>
      </w:r>
    </w:p>
    <w:p w14:paraId="7162B51E" w14:textId="7EEA612C"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_Toc69982703 \h </w:instrText>
      </w:r>
      <w:r>
        <w:fldChar w:fldCharType="separate"/>
      </w:r>
      <w:r>
        <w:t>59</w:t>
      </w:r>
      <w:r>
        <w:fldChar w:fldCharType="end"/>
      </w:r>
    </w:p>
    <w:p w14:paraId="72CB2D84" w14:textId="0979E408" w:rsidR="00F44E90" w:rsidRDefault="00F44E90">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_Toc69982704 \h </w:instrText>
      </w:r>
      <w:r>
        <w:fldChar w:fldCharType="separate"/>
      </w:r>
      <w:r>
        <w:t>60</w:t>
      </w:r>
      <w:r>
        <w:fldChar w:fldCharType="end"/>
      </w:r>
    </w:p>
    <w:p w14:paraId="779E1743" w14:textId="28AE19BE" w:rsidR="00F44E90" w:rsidRDefault="00F44E90">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_Toc69982705 \h </w:instrText>
      </w:r>
      <w:r>
        <w:fldChar w:fldCharType="separate"/>
      </w:r>
      <w:r>
        <w:t>60</w:t>
      </w:r>
      <w:r>
        <w:fldChar w:fldCharType="end"/>
      </w:r>
    </w:p>
    <w:p w14:paraId="06EF5E5A" w14:textId="60C470F4" w:rsidR="00F44E90" w:rsidRDefault="00F44E90">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_Toc69982706 \h </w:instrText>
      </w:r>
      <w:r>
        <w:fldChar w:fldCharType="separate"/>
      </w:r>
      <w:r>
        <w:t>60</w:t>
      </w:r>
      <w:r>
        <w:fldChar w:fldCharType="end"/>
      </w:r>
    </w:p>
    <w:p w14:paraId="280363A9" w14:textId="3D06BA4B" w:rsidR="00F44E90" w:rsidRDefault="00F44E90">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_Toc69982707 \h </w:instrText>
      </w:r>
      <w:r>
        <w:fldChar w:fldCharType="separate"/>
      </w:r>
      <w:r>
        <w:t>60</w:t>
      </w:r>
      <w:r>
        <w:fldChar w:fldCharType="end"/>
      </w:r>
    </w:p>
    <w:p w14:paraId="25131061" w14:textId="4F2802BF"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5.1.63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n3</w:t>
      </w:r>
      <w:r>
        <w:tab/>
      </w:r>
      <w:r>
        <w:fldChar w:fldCharType="begin"/>
      </w:r>
      <w:r>
        <w:instrText xml:space="preserve"> PAGEREF _Toc69982708 \h </w:instrText>
      </w:r>
      <w:r>
        <w:fldChar w:fldCharType="separate"/>
      </w:r>
      <w:r>
        <w:t>60</w:t>
      </w:r>
      <w:r>
        <w:fldChar w:fldCharType="end"/>
      </w:r>
    </w:p>
    <w:p w14:paraId="676825BD" w14:textId="3DE81E69"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_Toc69982709 \h </w:instrText>
      </w:r>
      <w:r>
        <w:fldChar w:fldCharType="separate"/>
      </w:r>
      <w:r>
        <w:t>60</w:t>
      </w:r>
      <w:r>
        <w:fldChar w:fldCharType="end"/>
      </w:r>
    </w:p>
    <w:p w14:paraId="217CAEF6" w14:textId="442B3FB0"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_Toc69982710 \h </w:instrText>
      </w:r>
      <w:r>
        <w:fldChar w:fldCharType="separate"/>
      </w:r>
      <w:r>
        <w:t>61</w:t>
      </w:r>
      <w:r>
        <w:fldChar w:fldCharType="end"/>
      </w:r>
    </w:p>
    <w:p w14:paraId="4750CB0A" w14:textId="131278D8"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_Toc69982711 \h </w:instrText>
      </w:r>
      <w:r>
        <w:fldChar w:fldCharType="separate"/>
      </w:r>
      <w:r>
        <w:t>61</w:t>
      </w:r>
      <w:r>
        <w:fldChar w:fldCharType="end"/>
      </w:r>
    </w:p>
    <w:p w14:paraId="018A16E7" w14:textId="1DC1946E"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5.1.64</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1-3-42_</w:t>
      </w:r>
      <w:r w:rsidRPr="00F75001">
        <w:rPr>
          <w:rFonts w:eastAsia="MS Mincho" w:cs="Arial"/>
        </w:rPr>
        <w:t>n28</w:t>
      </w:r>
      <w:r>
        <w:tab/>
      </w:r>
      <w:r>
        <w:fldChar w:fldCharType="begin"/>
      </w:r>
      <w:r>
        <w:instrText xml:space="preserve"> PAGEREF _Toc69982712 \h </w:instrText>
      </w:r>
      <w:r>
        <w:fldChar w:fldCharType="separate"/>
      </w:r>
      <w:r>
        <w:t>61</w:t>
      </w:r>
      <w:r>
        <w:fldChar w:fldCharType="end"/>
      </w:r>
    </w:p>
    <w:p w14:paraId="299D4E59" w14:textId="100DB384"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_Toc69982713 \h </w:instrText>
      </w:r>
      <w:r>
        <w:fldChar w:fldCharType="separate"/>
      </w:r>
      <w:r>
        <w:t>61</w:t>
      </w:r>
      <w:r>
        <w:fldChar w:fldCharType="end"/>
      </w:r>
    </w:p>
    <w:p w14:paraId="12D3692E" w14:textId="0ED694E5"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_Toc69982714 \h </w:instrText>
      </w:r>
      <w:r>
        <w:fldChar w:fldCharType="separate"/>
      </w:r>
      <w:r>
        <w:t>61</w:t>
      </w:r>
      <w:r>
        <w:fldChar w:fldCharType="end"/>
      </w:r>
    </w:p>
    <w:p w14:paraId="5376B535" w14:textId="539EFE2F"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_Toc69982715 \h </w:instrText>
      </w:r>
      <w:r>
        <w:fldChar w:fldCharType="separate"/>
      </w:r>
      <w:r>
        <w:t>62</w:t>
      </w:r>
      <w:r>
        <w:fldChar w:fldCharType="end"/>
      </w:r>
    </w:p>
    <w:p w14:paraId="0C1289E3" w14:textId="121917CD" w:rsidR="00F44E90" w:rsidRDefault="00F44E90">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_Toc69982716 \h </w:instrText>
      </w:r>
      <w:r>
        <w:fldChar w:fldCharType="separate"/>
      </w:r>
      <w:r>
        <w:t>62</w:t>
      </w:r>
      <w:r>
        <w:fldChar w:fldCharType="end"/>
      </w:r>
    </w:p>
    <w:p w14:paraId="3E407A2B" w14:textId="20F25976"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5.1.65.1</w:t>
      </w:r>
      <w:r>
        <w:rPr>
          <w:rFonts w:asciiTheme="minorHAnsi" w:eastAsiaTheme="minorEastAsia" w:hAnsiTheme="minorHAnsi" w:cstheme="minorBidi"/>
          <w:sz w:val="22"/>
          <w:szCs w:val="22"/>
          <w:lang w:val="en-US"/>
        </w:rPr>
        <w:tab/>
      </w:r>
      <w:r w:rsidRPr="00F75001">
        <w:rPr>
          <w:rFonts w:cs="Arial"/>
          <w:lang w:eastAsia="zh-CN"/>
        </w:rPr>
        <w:t>Configuration for EN-DC</w:t>
      </w:r>
      <w:r>
        <w:tab/>
      </w:r>
      <w:r>
        <w:fldChar w:fldCharType="begin"/>
      </w:r>
      <w:r>
        <w:instrText xml:space="preserve"> PAGEREF _Toc69982717 \h </w:instrText>
      </w:r>
      <w:r>
        <w:fldChar w:fldCharType="separate"/>
      </w:r>
      <w:r>
        <w:t>62</w:t>
      </w:r>
      <w:r>
        <w:fldChar w:fldCharType="end"/>
      </w:r>
    </w:p>
    <w:p w14:paraId="4A9BA002" w14:textId="24C2BFD8"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5.1.65.2</w:t>
      </w:r>
      <w:r>
        <w:rPr>
          <w:rFonts w:asciiTheme="minorHAnsi" w:eastAsiaTheme="minorEastAsia" w:hAnsiTheme="minorHAnsi" w:cstheme="minorBidi"/>
          <w:sz w:val="22"/>
          <w:szCs w:val="22"/>
          <w:lang w:val="en-US"/>
        </w:rPr>
        <w:tab/>
      </w:r>
      <w:r w:rsidRPr="00F75001">
        <w:rPr>
          <w:rFonts w:cs="Arial"/>
          <w:lang w:eastAsia="zh-CN"/>
        </w:rPr>
        <w:t>∆TIB and ∆RIB values</w:t>
      </w:r>
      <w:r>
        <w:tab/>
      </w:r>
      <w:r>
        <w:fldChar w:fldCharType="begin"/>
      </w:r>
      <w:r>
        <w:instrText xml:space="preserve"> PAGEREF _Toc69982718 \h </w:instrText>
      </w:r>
      <w:r>
        <w:fldChar w:fldCharType="separate"/>
      </w:r>
      <w:r>
        <w:t>62</w:t>
      </w:r>
      <w:r>
        <w:fldChar w:fldCharType="end"/>
      </w:r>
    </w:p>
    <w:p w14:paraId="4F564524" w14:textId="39AAF626"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5.1.65.3</w:t>
      </w:r>
      <w:r>
        <w:rPr>
          <w:rFonts w:asciiTheme="minorHAnsi" w:eastAsiaTheme="minorEastAsia" w:hAnsiTheme="minorHAnsi" w:cstheme="minorBidi"/>
          <w:sz w:val="22"/>
          <w:szCs w:val="22"/>
          <w:lang w:val="en-US"/>
        </w:rPr>
        <w:tab/>
      </w:r>
      <w:r w:rsidRPr="00F75001">
        <w:rPr>
          <w:rFonts w:cs="Arial"/>
          <w:lang w:eastAsia="zh-CN"/>
        </w:rPr>
        <w:t>REFSENS requirements</w:t>
      </w:r>
      <w:r>
        <w:tab/>
      </w:r>
      <w:r>
        <w:fldChar w:fldCharType="begin"/>
      </w:r>
      <w:r>
        <w:instrText xml:space="preserve"> PAGEREF _Toc69982719 \h </w:instrText>
      </w:r>
      <w:r>
        <w:fldChar w:fldCharType="separate"/>
      </w:r>
      <w:r>
        <w:t>62</w:t>
      </w:r>
      <w:r>
        <w:fldChar w:fldCharType="end"/>
      </w:r>
    </w:p>
    <w:p w14:paraId="3BA75CCE" w14:textId="0A4D35B6" w:rsidR="00F44E90" w:rsidRDefault="00F44E90">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_Toc69982720 \h </w:instrText>
      </w:r>
      <w:r>
        <w:fldChar w:fldCharType="separate"/>
      </w:r>
      <w:r>
        <w:t>63</w:t>
      </w:r>
      <w:r>
        <w:fldChar w:fldCharType="end"/>
      </w:r>
    </w:p>
    <w:p w14:paraId="1EA025CD" w14:textId="4CD55304" w:rsidR="00F44E90" w:rsidRDefault="00F44E90">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_Toc69982721 \h </w:instrText>
      </w:r>
      <w:r>
        <w:fldChar w:fldCharType="separate"/>
      </w:r>
      <w:r>
        <w:t>63</w:t>
      </w:r>
      <w:r>
        <w:fldChar w:fldCharType="end"/>
      </w:r>
    </w:p>
    <w:p w14:paraId="00D6F095" w14:textId="7BF8B3B1" w:rsidR="00F44E90" w:rsidRDefault="00F44E90">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_Toc69982722 \h </w:instrText>
      </w:r>
      <w:r>
        <w:fldChar w:fldCharType="separate"/>
      </w:r>
      <w:r>
        <w:t>63</w:t>
      </w:r>
      <w:r>
        <w:fldChar w:fldCharType="end"/>
      </w:r>
    </w:p>
    <w:p w14:paraId="50D84611" w14:textId="5CC7BDCB" w:rsidR="00F44E90" w:rsidRDefault="00F44E90">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_Toc69982723 \h </w:instrText>
      </w:r>
      <w:r>
        <w:fldChar w:fldCharType="separate"/>
      </w:r>
      <w:r>
        <w:t>63</w:t>
      </w:r>
      <w:r>
        <w:fldChar w:fldCharType="end"/>
      </w:r>
    </w:p>
    <w:p w14:paraId="1404CE06" w14:textId="6F0251CF" w:rsidR="00F44E90" w:rsidRDefault="00F44E90">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_Toc69982724 \h </w:instrText>
      </w:r>
      <w:r>
        <w:fldChar w:fldCharType="separate"/>
      </w:r>
      <w:r>
        <w:t>63</w:t>
      </w:r>
      <w:r>
        <w:fldChar w:fldCharType="end"/>
      </w:r>
    </w:p>
    <w:p w14:paraId="176084F0" w14:textId="4514FD34" w:rsidR="00F44E90" w:rsidRDefault="00F44E90">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_Toc69982725 \h </w:instrText>
      </w:r>
      <w:r>
        <w:fldChar w:fldCharType="separate"/>
      </w:r>
      <w:r>
        <w:t>63</w:t>
      </w:r>
      <w:r>
        <w:fldChar w:fldCharType="end"/>
      </w:r>
    </w:p>
    <w:p w14:paraId="6CD8ACF9" w14:textId="5C014C5D" w:rsidR="00F44E90" w:rsidRDefault="00F44E90">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_Toc69982726 \h </w:instrText>
      </w:r>
      <w:r>
        <w:fldChar w:fldCharType="separate"/>
      </w:r>
      <w:r>
        <w:t>63</w:t>
      </w:r>
      <w:r>
        <w:fldChar w:fldCharType="end"/>
      </w:r>
    </w:p>
    <w:p w14:paraId="4F70B8BA" w14:textId="7C05D5BC" w:rsidR="00F44E90" w:rsidRDefault="00F44E90">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_Toc69982727 \h </w:instrText>
      </w:r>
      <w:r>
        <w:fldChar w:fldCharType="separate"/>
      </w:r>
      <w:r>
        <w:t>64</w:t>
      </w:r>
      <w:r>
        <w:fldChar w:fldCharType="end"/>
      </w:r>
    </w:p>
    <w:p w14:paraId="326BA38B" w14:textId="6639F85B" w:rsidR="00F44E90" w:rsidRDefault="00F44E90">
      <w:pPr>
        <w:pStyle w:val="TOC3"/>
        <w:rPr>
          <w:rFonts w:asciiTheme="minorHAnsi" w:eastAsiaTheme="minorEastAsia" w:hAnsiTheme="minorHAnsi" w:cstheme="minorBidi"/>
          <w:sz w:val="22"/>
          <w:szCs w:val="22"/>
          <w:lang w:val="en-US"/>
        </w:rPr>
      </w:pPr>
      <w:r w:rsidRPr="00F75001">
        <w:rPr>
          <w:rFonts w:cs="Arial"/>
          <w:lang w:val="en-US"/>
        </w:rPr>
        <w:t>5.1.68</w:t>
      </w:r>
      <w:r>
        <w:rPr>
          <w:rFonts w:asciiTheme="minorHAnsi" w:eastAsiaTheme="minorEastAsia" w:hAnsiTheme="minorHAnsi" w:cstheme="minorBidi"/>
          <w:sz w:val="22"/>
          <w:szCs w:val="22"/>
          <w:lang w:val="en-US"/>
        </w:rPr>
        <w:tab/>
      </w:r>
      <w:r w:rsidRPr="00F75001">
        <w:rPr>
          <w:rFonts w:cs="Arial"/>
          <w:lang w:val="en-US"/>
        </w:rPr>
        <w:t>DC_2A-12A-66A_n41A</w:t>
      </w:r>
      <w:r>
        <w:tab/>
      </w:r>
      <w:r>
        <w:fldChar w:fldCharType="begin"/>
      </w:r>
      <w:r>
        <w:instrText xml:space="preserve"> PAGEREF _Toc69982728 \h </w:instrText>
      </w:r>
      <w:r>
        <w:fldChar w:fldCharType="separate"/>
      </w:r>
      <w:r>
        <w:t>64</w:t>
      </w:r>
      <w:r>
        <w:fldChar w:fldCharType="end"/>
      </w:r>
    </w:p>
    <w:p w14:paraId="666DDB84" w14:textId="4AC9411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5.1.68.2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_Toc69982729 \h </w:instrText>
      </w:r>
      <w:r>
        <w:fldChar w:fldCharType="separate"/>
      </w:r>
      <w:r>
        <w:t>64</w:t>
      </w:r>
      <w:r>
        <w:fldChar w:fldCharType="end"/>
      </w:r>
    </w:p>
    <w:p w14:paraId="1F8B56DC" w14:textId="2D6AC7D1" w:rsidR="00F44E90" w:rsidRDefault="00F44E90">
      <w:pPr>
        <w:pStyle w:val="TOC3"/>
        <w:rPr>
          <w:rFonts w:asciiTheme="minorHAnsi" w:eastAsiaTheme="minorEastAsia" w:hAnsiTheme="minorHAnsi" w:cstheme="minorBidi"/>
          <w:sz w:val="22"/>
          <w:szCs w:val="22"/>
          <w:lang w:val="en-US"/>
        </w:rPr>
      </w:pPr>
      <w:r w:rsidRPr="00F75001">
        <w:rPr>
          <w:rFonts w:cs="Arial"/>
          <w:lang w:val="en-US"/>
        </w:rPr>
        <w:t>5.1.69</w:t>
      </w:r>
      <w:r>
        <w:rPr>
          <w:rFonts w:asciiTheme="minorHAnsi" w:eastAsiaTheme="minorEastAsia" w:hAnsiTheme="minorHAnsi" w:cstheme="minorBidi"/>
          <w:sz w:val="22"/>
          <w:szCs w:val="22"/>
          <w:lang w:val="en-US"/>
        </w:rPr>
        <w:tab/>
      </w:r>
      <w:r w:rsidRPr="00F75001">
        <w:rPr>
          <w:rFonts w:cs="Arial"/>
          <w:lang w:val="en-US"/>
        </w:rPr>
        <w:t>DC_2A-66A-71A_n41A</w:t>
      </w:r>
      <w:r>
        <w:tab/>
      </w:r>
      <w:r>
        <w:fldChar w:fldCharType="begin"/>
      </w:r>
      <w:r>
        <w:instrText xml:space="preserve"> PAGEREF _Toc69982730 \h </w:instrText>
      </w:r>
      <w:r>
        <w:fldChar w:fldCharType="separate"/>
      </w:r>
      <w:r>
        <w:t>65</w:t>
      </w:r>
      <w:r>
        <w:fldChar w:fldCharType="end"/>
      </w:r>
    </w:p>
    <w:p w14:paraId="3F8FEBB9" w14:textId="559A8409" w:rsidR="00F44E90" w:rsidRDefault="00F44E90">
      <w:pPr>
        <w:pStyle w:val="TOC3"/>
        <w:rPr>
          <w:rFonts w:asciiTheme="minorHAnsi" w:eastAsiaTheme="minorEastAsia" w:hAnsiTheme="minorHAnsi" w:cstheme="minorBidi"/>
          <w:sz w:val="22"/>
          <w:szCs w:val="22"/>
          <w:lang w:val="en-US"/>
        </w:rPr>
      </w:pPr>
      <w:r w:rsidRPr="00F75001">
        <w:rPr>
          <w:rFonts w:eastAsia="MS Mincho" w:cs="Arial"/>
          <w:lang w:val="en-US" w:eastAsia="zh-CN"/>
        </w:rPr>
        <w:t>5.1.69.2</w:t>
      </w:r>
      <w:r>
        <w:rPr>
          <w:rFonts w:asciiTheme="minorHAnsi" w:eastAsiaTheme="minorEastAsia" w:hAnsiTheme="minorHAnsi" w:cstheme="minorBidi"/>
          <w:sz w:val="22"/>
          <w:szCs w:val="22"/>
          <w:lang w:val="en-US"/>
        </w:rPr>
        <w:tab/>
      </w:r>
      <w:r w:rsidRPr="00F75001">
        <w:rPr>
          <w:rFonts w:eastAsia="MS Mincho" w:cs="Arial"/>
          <w:lang w:val="en-US" w:eastAsia="zh-CN"/>
        </w:rPr>
        <w:t>Configuration for DC</w:t>
      </w:r>
      <w:r>
        <w:tab/>
      </w:r>
      <w:r>
        <w:fldChar w:fldCharType="begin"/>
      </w:r>
      <w:r>
        <w:instrText xml:space="preserve"> PAGEREF _Toc69982731 \h </w:instrText>
      </w:r>
      <w:r>
        <w:fldChar w:fldCharType="separate"/>
      </w:r>
      <w:r>
        <w:t>65</w:t>
      </w:r>
      <w:r>
        <w:fldChar w:fldCharType="end"/>
      </w:r>
    </w:p>
    <w:p w14:paraId="0F52DBB9" w14:textId="11DAC3EE" w:rsidR="00F44E90" w:rsidRDefault="00F44E90">
      <w:pPr>
        <w:pStyle w:val="TOC3"/>
        <w:rPr>
          <w:rFonts w:asciiTheme="minorHAnsi" w:eastAsiaTheme="minorEastAsia" w:hAnsiTheme="minorHAnsi" w:cstheme="minorBidi"/>
          <w:sz w:val="22"/>
          <w:szCs w:val="22"/>
          <w:lang w:val="en-US"/>
        </w:rPr>
      </w:pPr>
      <w:r w:rsidRPr="00F75001">
        <w:rPr>
          <w:rFonts w:cs="Arial"/>
          <w:lang w:val="en-US"/>
        </w:rPr>
        <w:t>5.1.70</w:t>
      </w:r>
      <w:r>
        <w:rPr>
          <w:rFonts w:asciiTheme="minorHAnsi" w:eastAsiaTheme="minorEastAsia" w:hAnsiTheme="minorHAnsi" w:cstheme="minorBidi"/>
          <w:sz w:val="22"/>
          <w:szCs w:val="22"/>
          <w:lang w:val="en-US"/>
        </w:rPr>
        <w:tab/>
      </w:r>
      <w:r w:rsidRPr="00F75001">
        <w:rPr>
          <w:rFonts w:cs="Arial"/>
          <w:lang w:val="en-US"/>
        </w:rPr>
        <w:t>DC_2A-7A-12A_n66A</w:t>
      </w:r>
      <w:r>
        <w:tab/>
      </w:r>
      <w:r>
        <w:fldChar w:fldCharType="begin"/>
      </w:r>
      <w:r>
        <w:instrText xml:space="preserve"> PAGEREF _Toc69982732 \h </w:instrText>
      </w:r>
      <w:r>
        <w:fldChar w:fldCharType="separate"/>
      </w:r>
      <w:r>
        <w:t>66</w:t>
      </w:r>
      <w:r>
        <w:fldChar w:fldCharType="end"/>
      </w:r>
    </w:p>
    <w:p w14:paraId="78C3EE91" w14:textId="0CEB969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_Toc69982733 \h </w:instrText>
      </w:r>
      <w:r>
        <w:fldChar w:fldCharType="separate"/>
      </w:r>
      <w:r>
        <w:t>66</w:t>
      </w:r>
      <w:r>
        <w:fldChar w:fldCharType="end"/>
      </w:r>
    </w:p>
    <w:p w14:paraId="0FA430E2" w14:textId="682A33E0" w:rsidR="00F44E90" w:rsidRDefault="00F44E90">
      <w:pPr>
        <w:pStyle w:val="TOC3"/>
        <w:rPr>
          <w:rFonts w:asciiTheme="minorHAnsi" w:eastAsiaTheme="minorEastAsia" w:hAnsiTheme="minorHAnsi" w:cstheme="minorBidi"/>
          <w:sz w:val="22"/>
          <w:szCs w:val="22"/>
          <w:lang w:val="en-US"/>
        </w:rPr>
      </w:pPr>
      <w:r w:rsidRPr="00F75001">
        <w:rPr>
          <w:rFonts w:cs="Arial"/>
          <w:lang w:val="en-US"/>
        </w:rPr>
        <w:t>5.1.71</w:t>
      </w:r>
      <w:r>
        <w:rPr>
          <w:rFonts w:asciiTheme="minorHAnsi" w:eastAsiaTheme="minorEastAsia" w:hAnsiTheme="minorHAnsi" w:cstheme="minorBidi"/>
          <w:sz w:val="22"/>
          <w:szCs w:val="22"/>
          <w:lang w:val="en-US"/>
        </w:rPr>
        <w:tab/>
      </w:r>
      <w:r w:rsidRPr="00F75001">
        <w:rPr>
          <w:rFonts w:cs="Arial"/>
          <w:lang w:val="en-US"/>
        </w:rPr>
        <w:t>DC_2A_2A-5A-7A_n66A</w:t>
      </w:r>
      <w:r>
        <w:tab/>
      </w:r>
      <w:r>
        <w:fldChar w:fldCharType="begin"/>
      </w:r>
      <w:r>
        <w:instrText xml:space="preserve"> PAGEREF _Toc69982734 \h </w:instrText>
      </w:r>
      <w:r>
        <w:fldChar w:fldCharType="separate"/>
      </w:r>
      <w:r>
        <w:t>67</w:t>
      </w:r>
      <w:r>
        <w:fldChar w:fldCharType="end"/>
      </w:r>
    </w:p>
    <w:p w14:paraId="28F3F97D" w14:textId="5B46E66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_Toc69982735 \h </w:instrText>
      </w:r>
      <w:r>
        <w:fldChar w:fldCharType="separate"/>
      </w:r>
      <w:r>
        <w:t>67</w:t>
      </w:r>
      <w:r>
        <w:fldChar w:fldCharType="end"/>
      </w:r>
    </w:p>
    <w:p w14:paraId="32B6EA68" w14:textId="26D42395" w:rsidR="00F44E90" w:rsidRDefault="00F44E90">
      <w:pPr>
        <w:pStyle w:val="TOC3"/>
        <w:rPr>
          <w:rFonts w:asciiTheme="minorHAnsi" w:eastAsiaTheme="minorEastAsia" w:hAnsiTheme="minorHAnsi" w:cstheme="minorBidi"/>
          <w:sz w:val="22"/>
          <w:szCs w:val="22"/>
          <w:lang w:val="en-US"/>
        </w:rPr>
      </w:pPr>
      <w:r w:rsidRPr="00F75001">
        <w:rPr>
          <w:rFonts w:cs="Arial"/>
          <w:lang w:val="en-US"/>
        </w:rPr>
        <w:t>5.1.72</w:t>
      </w:r>
      <w:r>
        <w:rPr>
          <w:rFonts w:asciiTheme="minorHAnsi" w:eastAsiaTheme="minorEastAsia" w:hAnsiTheme="minorHAnsi" w:cstheme="minorBidi"/>
          <w:sz w:val="22"/>
          <w:szCs w:val="22"/>
          <w:lang w:val="en-US"/>
        </w:rPr>
        <w:tab/>
      </w:r>
      <w:r w:rsidRPr="00F75001">
        <w:rPr>
          <w:rFonts w:cs="Arial"/>
          <w:lang w:val="en-US"/>
        </w:rPr>
        <w:t>DC_2A-7A-71A_n66A</w:t>
      </w:r>
      <w:r>
        <w:tab/>
      </w:r>
      <w:r>
        <w:fldChar w:fldCharType="begin"/>
      </w:r>
      <w:r>
        <w:instrText xml:space="preserve"> PAGEREF _Toc69982736 \h </w:instrText>
      </w:r>
      <w:r>
        <w:fldChar w:fldCharType="separate"/>
      </w:r>
      <w:r>
        <w:t>68</w:t>
      </w:r>
      <w:r>
        <w:fldChar w:fldCharType="end"/>
      </w:r>
    </w:p>
    <w:p w14:paraId="2E4B61E3" w14:textId="4B8BA12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_Toc69982737 \h </w:instrText>
      </w:r>
      <w:r>
        <w:fldChar w:fldCharType="separate"/>
      </w:r>
      <w:r>
        <w:t>68</w:t>
      </w:r>
      <w:r>
        <w:fldChar w:fldCharType="end"/>
      </w:r>
    </w:p>
    <w:p w14:paraId="1CF70D98" w14:textId="31EDE67E" w:rsidR="00F44E90" w:rsidRDefault="00F44E90">
      <w:pPr>
        <w:pStyle w:val="TOC3"/>
        <w:rPr>
          <w:rFonts w:asciiTheme="minorHAnsi" w:eastAsiaTheme="minorEastAsia" w:hAnsiTheme="minorHAnsi" w:cstheme="minorBidi"/>
          <w:sz w:val="22"/>
          <w:szCs w:val="22"/>
          <w:lang w:val="en-US"/>
        </w:rPr>
      </w:pPr>
      <w:r w:rsidRPr="00F75001">
        <w:rPr>
          <w:rFonts w:cs="Arial"/>
          <w:lang w:val="en-US"/>
        </w:rPr>
        <w:t>5.1.73</w:t>
      </w:r>
      <w:r>
        <w:rPr>
          <w:rFonts w:asciiTheme="minorHAnsi" w:eastAsiaTheme="minorEastAsia" w:hAnsiTheme="minorHAnsi" w:cstheme="minorBidi"/>
          <w:sz w:val="22"/>
          <w:szCs w:val="22"/>
          <w:lang w:val="en-US"/>
        </w:rPr>
        <w:tab/>
      </w:r>
      <w:r w:rsidRPr="00F75001">
        <w:rPr>
          <w:rFonts w:cs="Arial"/>
          <w:lang w:val="en-US"/>
        </w:rPr>
        <w:t>DC_2A-7A-12A_n78A</w:t>
      </w:r>
      <w:r>
        <w:tab/>
      </w:r>
      <w:r>
        <w:fldChar w:fldCharType="begin"/>
      </w:r>
      <w:r>
        <w:instrText xml:space="preserve"> PAGEREF _Toc69982738 \h </w:instrText>
      </w:r>
      <w:r>
        <w:fldChar w:fldCharType="separate"/>
      </w:r>
      <w:r>
        <w:t>69</w:t>
      </w:r>
      <w:r>
        <w:fldChar w:fldCharType="end"/>
      </w:r>
    </w:p>
    <w:p w14:paraId="4CD148AD" w14:textId="179EF7B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_Toc69982739 \h </w:instrText>
      </w:r>
      <w:r>
        <w:fldChar w:fldCharType="separate"/>
      </w:r>
      <w:r>
        <w:t>69</w:t>
      </w:r>
      <w:r>
        <w:fldChar w:fldCharType="end"/>
      </w:r>
    </w:p>
    <w:p w14:paraId="13DDE121" w14:textId="40CCFEF4" w:rsidR="00F44E90" w:rsidRDefault="00F44E90">
      <w:pPr>
        <w:pStyle w:val="TOC3"/>
        <w:rPr>
          <w:rFonts w:asciiTheme="minorHAnsi" w:eastAsiaTheme="minorEastAsia" w:hAnsiTheme="minorHAnsi" w:cstheme="minorBidi"/>
          <w:sz w:val="22"/>
          <w:szCs w:val="22"/>
          <w:lang w:val="en-US"/>
        </w:rPr>
      </w:pPr>
      <w:r w:rsidRPr="00F75001">
        <w:rPr>
          <w:rFonts w:cs="Arial"/>
          <w:lang w:val="en-US"/>
        </w:rPr>
        <w:t>5.1.74</w:t>
      </w:r>
      <w:r>
        <w:rPr>
          <w:rFonts w:asciiTheme="minorHAnsi" w:eastAsiaTheme="minorEastAsia" w:hAnsiTheme="minorHAnsi" w:cstheme="minorBidi"/>
          <w:sz w:val="22"/>
          <w:szCs w:val="22"/>
          <w:lang w:val="en-US"/>
        </w:rPr>
        <w:tab/>
      </w:r>
      <w:r w:rsidRPr="00F75001">
        <w:rPr>
          <w:rFonts w:cs="Arial"/>
          <w:lang w:val="en-US"/>
        </w:rPr>
        <w:t>DC_2A-12A-66A_n78A</w:t>
      </w:r>
      <w:r>
        <w:tab/>
      </w:r>
      <w:r>
        <w:fldChar w:fldCharType="begin"/>
      </w:r>
      <w:r>
        <w:instrText xml:space="preserve"> PAGEREF _Toc69982740 \h </w:instrText>
      </w:r>
      <w:r>
        <w:fldChar w:fldCharType="separate"/>
      </w:r>
      <w:r>
        <w:t>70</w:t>
      </w:r>
      <w:r>
        <w:fldChar w:fldCharType="end"/>
      </w:r>
    </w:p>
    <w:p w14:paraId="42125F04" w14:textId="369B393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_Toc69982741 \h </w:instrText>
      </w:r>
      <w:r>
        <w:fldChar w:fldCharType="separate"/>
      </w:r>
      <w:r>
        <w:t>70</w:t>
      </w:r>
      <w:r>
        <w:fldChar w:fldCharType="end"/>
      </w:r>
    </w:p>
    <w:p w14:paraId="55D406DA" w14:textId="71A9EAC6" w:rsidR="00F44E90" w:rsidRDefault="00F44E90">
      <w:pPr>
        <w:pStyle w:val="TOC3"/>
        <w:rPr>
          <w:rFonts w:asciiTheme="minorHAnsi" w:eastAsiaTheme="minorEastAsia" w:hAnsiTheme="minorHAnsi" w:cstheme="minorBidi"/>
          <w:sz w:val="22"/>
          <w:szCs w:val="22"/>
          <w:lang w:val="en-US"/>
        </w:rPr>
      </w:pPr>
      <w:r w:rsidRPr="00F75001">
        <w:rPr>
          <w:rFonts w:cs="Arial"/>
          <w:lang w:val="en-US"/>
        </w:rPr>
        <w:t>5.1.75</w:t>
      </w:r>
      <w:r>
        <w:rPr>
          <w:rFonts w:asciiTheme="minorHAnsi" w:eastAsiaTheme="minorEastAsia" w:hAnsiTheme="minorHAnsi" w:cstheme="minorBidi"/>
          <w:sz w:val="22"/>
          <w:szCs w:val="22"/>
          <w:lang w:val="en-US"/>
        </w:rPr>
        <w:tab/>
      </w:r>
      <w:r w:rsidRPr="00F75001">
        <w:rPr>
          <w:rFonts w:cs="Arial"/>
          <w:lang w:val="en-US"/>
        </w:rPr>
        <w:t>DC_7A-12A-66A_n78A</w:t>
      </w:r>
      <w:r>
        <w:tab/>
      </w:r>
      <w:r>
        <w:fldChar w:fldCharType="begin"/>
      </w:r>
      <w:r>
        <w:instrText xml:space="preserve"> PAGEREF _Toc69982742 \h </w:instrText>
      </w:r>
      <w:r>
        <w:fldChar w:fldCharType="separate"/>
      </w:r>
      <w:r>
        <w:t>71</w:t>
      </w:r>
      <w:r>
        <w:fldChar w:fldCharType="end"/>
      </w:r>
    </w:p>
    <w:p w14:paraId="4217B056" w14:textId="33E118A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_Toc69982743 \h </w:instrText>
      </w:r>
      <w:r>
        <w:fldChar w:fldCharType="separate"/>
      </w:r>
      <w:r>
        <w:t>71</w:t>
      </w:r>
      <w:r>
        <w:fldChar w:fldCharType="end"/>
      </w:r>
    </w:p>
    <w:p w14:paraId="21D4B699" w14:textId="08D0FD3A" w:rsidR="00F44E90" w:rsidRDefault="00F44E90">
      <w:pPr>
        <w:pStyle w:val="TOC3"/>
        <w:rPr>
          <w:rFonts w:asciiTheme="minorHAnsi" w:eastAsiaTheme="minorEastAsia" w:hAnsiTheme="minorHAnsi" w:cstheme="minorBidi"/>
          <w:sz w:val="22"/>
          <w:szCs w:val="22"/>
          <w:lang w:val="en-US"/>
        </w:rPr>
      </w:pPr>
      <w:r w:rsidRPr="00F75001">
        <w:rPr>
          <w:rFonts w:cs="Arial"/>
          <w:lang w:val="en-US"/>
        </w:rPr>
        <w:t>5.1.76</w:t>
      </w:r>
      <w:r>
        <w:rPr>
          <w:rFonts w:asciiTheme="minorHAnsi" w:eastAsiaTheme="minorEastAsia" w:hAnsiTheme="minorHAnsi" w:cstheme="minorBidi"/>
          <w:sz w:val="22"/>
          <w:szCs w:val="22"/>
          <w:lang w:val="en-US"/>
        </w:rPr>
        <w:tab/>
      </w:r>
      <w:r w:rsidRPr="00F75001">
        <w:rPr>
          <w:rFonts w:cs="Arial"/>
          <w:lang w:val="en-US"/>
        </w:rPr>
        <w:t>DC_7A-66A-71A_n78A</w:t>
      </w:r>
      <w:r>
        <w:tab/>
      </w:r>
      <w:r>
        <w:fldChar w:fldCharType="begin"/>
      </w:r>
      <w:r>
        <w:instrText xml:space="preserve"> PAGEREF _Toc69982744 \h </w:instrText>
      </w:r>
      <w:r>
        <w:fldChar w:fldCharType="separate"/>
      </w:r>
      <w:r>
        <w:t>72</w:t>
      </w:r>
      <w:r>
        <w:fldChar w:fldCharType="end"/>
      </w:r>
    </w:p>
    <w:p w14:paraId="786DDFE0" w14:textId="57459077"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_Toc69982745 \h </w:instrText>
      </w:r>
      <w:r>
        <w:fldChar w:fldCharType="separate"/>
      </w:r>
      <w:r>
        <w:t>72</w:t>
      </w:r>
      <w:r>
        <w:fldChar w:fldCharType="end"/>
      </w:r>
    </w:p>
    <w:p w14:paraId="2A327B7A" w14:textId="63C39E52" w:rsidR="00F44E90" w:rsidRDefault="00F44E90">
      <w:pPr>
        <w:pStyle w:val="TOC3"/>
        <w:rPr>
          <w:rFonts w:asciiTheme="minorHAnsi" w:eastAsiaTheme="minorEastAsia" w:hAnsiTheme="minorHAnsi" w:cstheme="minorBidi"/>
          <w:sz w:val="22"/>
          <w:szCs w:val="22"/>
          <w:lang w:val="en-US"/>
        </w:rPr>
      </w:pPr>
      <w:r w:rsidRPr="00F75001">
        <w:rPr>
          <w:rFonts w:cs="Arial"/>
          <w:lang w:val="en-US"/>
        </w:rPr>
        <w:t>5.1.77</w:t>
      </w:r>
      <w:r>
        <w:rPr>
          <w:rFonts w:asciiTheme="minorHAnsi" w:eastAsiaTheme="minorEastAsia" w:hAnsiTheme="minorHAnsi" w:cstheme="minorBidi"/>
          <w:sz w:val="22"/>
          <w:szCs w:val="22"/>
          <w:lang w:val="en-US"/>
        </w:rPr>
        <w:tab/>
      </w:r>
      <w:r w:rsidRPr="00F75001">
        <w:rPr>
          <w:rFonts w:cs="Arial"/>
          <w:lang w:val="en-US"/>
        </w:rPr>
        <w:t>DC_2A-7A -71A_n78A</w:t>
      </w:r>
      <w:r>
        <w:tab/>
      </w:r>
      <w:r>
        <w:fldChar w:fldCharType="begin"/>
      </w:r>
      <w:r>
        <w:instrText xml:space="preserve"> PAGEREF _Toc69982746 \h </w:instrText>
      </w:r>
      <w:r>
        <w:fldChar w:fldCharType="separate"/>
      </w:r>
      <w:r>
        <w:t>73</w:t>
      </w:r>
      <w:r>
        <w:fldChar w:fldCharType="end"/>
      </w:r>
    </w:p>
    <w:p w14:paraId="6DB7CEC2" w14:textId="2121E7C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_Toc69982747 \h </w:instrText>
      </w:r>
      <w:r>
        <w:fldChar w:fldCharType="separate"/>
      </w:r>
      <w:r>
        <w:t>73</w:t>
      </w:r>
      <w:r>
        <w:fldChar w:fldCharType="end"/>
      </w:r>
    </w:p>
    <w:p w14:paraId="3F83E7B5" w14:textId="78A60C3B" w:rsidR="00F44E90" w:rsidRDefault="00F44E90">
      <w:pPr>
        <w:pStyle w:val="TOC3"/>
        <w:rPr>
          <w:rFonts w:asciiTheme="minorHAnsi" w:eastAsiaTheme="minorEastAsia" w:hAnsiTheme="minorHAnsi" w:cstheme="minorBidi"/>
          <w:sz w:val="22"/>
          <w:szCs w:val="22"/>
          <w:lang w:val="en-US"/>
        </w:rPr>
      </w:pPr>
      <w:r w:rsidRPr="00F75001">
        <w:rPr>
          <w:rFonts w:cs="Arial"/>
          <w:lang w:val="en-US"/>
        </w:rPr>
        <w:t>5.1.78</w:t>
      </w:r>
      <w:r>
        <w:rPr>
          <w:rFonts w:asciiTheme="minorHAnsi" w:eastAsiaTheme="minorEastAsia" w:hAnsiTheme="minorHAnsi" w:cstheme="minorBidi"/>
          <w:sz w:val="22"/>
          <w:szCs w:val="22"/>
          <w:lang w:val="en-US"/>
        </w:rPr>
        <w:tab/>
      </w:r>
      <w:r w:rsidRPr="00F75001">
        <w:rPr>
          <w:rFonts w:cs="Arial"/>
          <w:lang w:val="en-US"/>
        </w:rPr>
        <w:t>DC_2A-7A -66A_n2A</w:t>
      </w:r>
      <w:r>
        <w:tab/>
      </w:r>
      <w:r>
        <w:fldChar w:fldCharType="begin"/>
      </w:r>
      <w:r>
        <w:instrText xml:space="preserve"> PAGEREF _Toc69982748 \h </w:instrText>
      </w:r>
      <w:r>
        <w:fldChar w:fldCharType="separate"/>
      </w:r>
      <w:r>
        <w:t>74</w:t>
      </w:r>
      <w:r>
        <w:fldChar w:fldCharType="end"/>
      </w:r>
    </w:p>
    <w:p w14:paraId="425CCEB7" w14:textId="35572B3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_Toc69982749 \h </w:instrText>
      </w:r>
      <w:r>
        <w:fldChar w:fldCharType="separate"/>
      </w:r>
      <w:r>
        <w:t>74</w:t>
      </w:r>
      <w:r>
        <w:fldChar w:fldCharType="end"/>
      </w:r>
    </w:p>
    <w:p w14:paraId="7D7312A6" w14:textId="717DB79A" w:rsidR="00F44E90" w:rsidRDefault="00F44E90">
      <w:pPr>
        <w:pStyle w:val="TOC3"/>
        <w:rPr>
          <w:rFonts w:asciiTheme="minorHAnsi" w:eastAsiaTheme="minorEastAsia" w:hAnsiTheme="minorHAnsi" w:cstheme="minorBidi"/>
          <w:sz w:val="22"/>
          <w:szCs w:val="22"/>
          <w:lang w:val="en-US"/>
        </w:rPr>
      </w:pPr>
      <w:r w:rsidRPr="00F75001">
        <w:rPr>
          <w:rFonts w:cs="Arial"/>
          <w:lang w:val="en-US"/>
        </w:rPr>
        <w:t>5.1.79</w:t>
      </w:r>
      <w:r>
        <w:rPr>
          <w:rFonts w:asciiTheme="minorHAnsi" w:eastAsiaTheme="minorEastAsia" w:hAnsiTheme="minorHAnsi" w:cstheme="minorBidi"/>
          <w:sz w:val="22"/>
          <w:szCs w:val="22"/>
          <w:lang w:val="en-US"/>
        </w:rPr>
        <w:tab/>
      </w:r>
      <w:r w:rsidRPr="00F75001">
        <w:rPr>
          <w:rFonts w:cs="Arial"/>
          <w:lang w:val="en-US"/>
        </w:rPr>
        <w:t>DC_2A-5A -7A_n2A</w:t>
      </w:r>
      <w:r>
        <w:tab/>
      </w:r>
      <w:r>
        <w:fldChar w:fldCharType="begin"/>
      </w:r>
      <w:r>
        <w:instrText xml:space="preserve"> PAGEREF _Toc69982750 \h </w:instrText>
      </w:r>
      <w:r>
        <w:fldChar w:fldCharType="separate"/>
      </w:r>
      <w:r>
        <w:t>75</w:t>
      </w:r>
      <w:r>
        <w:fldChar w:fldCharType="end"/>
      </w:r>
    </w:p>
    <w:p w14:paraId="429F7825" w14:textId="3309272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_Toc69982751 \h </w:instrText>
      </w:r>
      <w:r>
        <w:fldChar w:fldCharType="separate"/>
      </w:r>
      <w:r>
        <w:t>75</w:t>
      </w:r>
      <w:r>
        <w:fldChar w:fldCharType="end"/>
      </w:r>
    </w:p>
    <w:p w14:paraId="7AD0F76F" w14:textId="71B5CEC5" w:rsidR="00F44E90" w:rsidRDefault="00F44E90">
      <w:pPr>
        <w:pStyle w:val="TOC3"/>
        <w:rPr>
          <w:rFonts w:asciiTheme="minorHAnsi" w:eastAsiaTheme="minorEastAsia" w:hAnsiTheme="minorHAnsi" w:cstheme="minorBidi"/>
          <w:sz w:val="22"/>
          <w:szCs w:val="22"/>
          <w:lang w:val="en-US"/>
        </w:rPr>
      </w:pPr>
      <w:r w:rsidRPr="00F75001">
        <w:rPr>
          <w:rFonts w:cs="Arial"/>
          <w:lang w:val="en-US"/>
        </w:rPr>
        <w:t>5.1.80</w:t>
      </w:r>
      <w:r>
        <w:rPr>
          <w:rFonts w:asciiTheme="minorHAnsi" w:eastAsiaTheme="minorEastAsia" w:hAnsiTheme="minorHAnsi" w:cstheme="minorBidi"/>
          <w:sz w:val="22"/>
          <w:szCs w:val="22"/>
          <w:lang w:val="en-US"/>
        </w:rPr>
        <w:tab/>
      </w:r>
      <w:r w:rsidRPr="00F75001">
        <w:rPr>
          <w:rFonts w:cs="Arial"/>
          <w:lang w:val="en-US"/>
        </w:rPr>
        <w:t>DC_5A-7A -66A_n2A</w:t>
      </w:r>
      <w:r>
        <w:tab/>
      </w:r>
      <w:r>
        <w:fldChar w:fldCharType="begin"/>
      </w:r>
      <w:r>
        <w:instrText xml:space="preserve"> PAGEREF _Toc69982752 \h </w:instrText>
      </w:r>
      <w:r>
        <w:fldChar w:fldCharType="separate"/>
      </w:r>
      <w:r>
        <w:t>76</w:t>
      </w:r>
      <w:r>
        <w:fldChar w:fldCharType="end"/>
      </w:r>
    </w:p>
    <w:p w14:paraId="3DB14EEA" w14:textId="6F033D9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_Toc69982753 \h </w:instrText>
      </w:r>
      <w:r>
        <w:fldChar w:fldCharType="separate"/>
      </w:r>
      <w:r>
        <w:t>76</w:t>
      </w:r>
      <w:r>
        <w:fldChar w:fldCharType="end"/>
      </w:r>
    </w:p>
    <w:p w14:paraId="562D4EEF" w14:textId="50D4DECA" w:rsidR="00F44E90" w:rsidRDefault="00F44E90">
      <w:pPr>
        <w:pStyle w:val="TOC3"/>
        <w:rPr>
          <w:rFonts w:asciiTheme="minorHAnsi" w:eastAsiaTheme="minorEastAsia" w:hAnsiTheme="minorHAnsi" w:cstheme="minorBidi"/>
          <w:sz w:val="22"/>
          <w:szCs w:val="22"/>
          <w:lang w:val="en-US"/>
        </w:rPr>
      </w:pPr>
      <w:r w:rsidRPr="00F75001">
        <w:rPr>
          <w:rFonts w:cs="Arial"/>
          <w:lang w:val="en-US"/>
        </w:rPr>
        <w:t>5.1.81</w:t>
      </w:r>
      <w:r>
        <w:rPr>
          <w:rFonts w:asciiTheme="minorHAnsi" w:eastAsiaTheme="minorEastAsia" w:hAnsiTheme="minorHAnsi" w:cstheme="minorBidi"/>
          <w:sz w:val="22"/>
          <w:szCs w:val="22"/>
          <w:lang w:val="en-US"/>
        </w:rPr>
        <w:tab/>
      </w:r>
      <w:r w:rsidRPr="00F75001">
        <w:rPr>
          <w:rFonts w:cs="Arial"/>
          <w:lang w:val="en-US"/>
        </w:rPr>
        <w:t>DC_2A-7A -71A_n2A</w:t>
      </w:r>
      <w:r>
        <w:tab/>
      </w:r>
      <w:r>
        <w:fldChar w:fldCharType="begin"/>
      </w:r>
      <w:r>
        <w:instrText xml:space="preserve"> PAGEREF _Toc69982754 \h </w:instrText>
      </w:r>
      <w:r>
        <w:fldChar w:fldCharType="separate"/>
      </w:r>
      <w:r>
        <w:t>77</w:t>
      </w:r>
      <w:r>
        <w:fldChar w:fldCharType="end"/>
      </w:r>
    </w:p>
    <w:p w14:paraId="2339FE31" w14:textId="09DBF00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_Toc69982755 \h </w:instrText>
      </w:r>
      <w:r>
        <w:fldChar w:fldCharType="separate"/>
      </w:r>
      <w:r>
        <w:t>77</w:t>
      </w:r>
      <w:r>
        <w:fldChar w:fldCharType="end"/>
      </w:r>
    </w:p>
    <w:p w14:paraId="02D96FB4" w14:textId="4022F284" w:rsidR="00F44E90" w:rsidRDefault="00F44E90">
      <w:pPr>
        <w:pStyle w:val="TOC3"/>
        <w:rPr>
          <w:rFonts w:asciiTheme="minorHAnsi" w:eastAsiaTheme="minorEastAsia" w:hAnsiTheme="minorHAnsi" w:cstheme="minorBidi"/>
          <w:sz w:val="22"/>
          <w:szCs w:val="22"/>
          <w:lang w:val="en-US"/>
        </w:rPr>
      </w:pPr>
      <w:r w:rsidRPr="00F75001">
        <w:rPr>
          <w:rFonts w:cs="Arial"/>
          <w:lang w:val="en-US"/>
        </w:rPr>
        <w:t>5.1.82</w:t>
      </w:r>
      <w:r>
        <w:rPr>
          <w:rFonts w:asciiTheme="minorHAnsi" w:eastAsiaTheme="minorEastAsia" w:hAnsiTheme="minorHAnsi" w:cstheme="minorBidi"/>
          <w:sz w:val="22"/>
          <w:szCs w:val="22"/>
          <w:lang w:val="en-US"/>
        </w:rPr>
        <w:tab/>
      </w:r>
      <w:r w:rsidRPr="00F75001">
        <w:rPr>
          <w:rFonts w:cs="Arial"/>
          <w:lang w:val="en-US"/>
        </w:rPr>
        <w:t>DC_2A-66A -71A_n2A</w:t>
      </w:r>
      <w:r>
        <w:tab/>
      </w:r>
      <w:r>
        <w:fldChar w:fldCharType="begin"/>
      </w:r>
      <w:r>
        <w:instrText xml:space="preserve"> PAGEREF _Toc69982756 \h </w:instrText>
      </w:r>
      <w:r>
        <w:fldChar w:fldCharType="separate"/>
      </w:r>
      <w:r>
        <w:t>78</w:t>
      </w:r>
      <w:r>
        <w:fldChar w:fldCharType="end"/>
      </w:r>
    </w:p>
    <w:p w14:paraId="6A9EEDF5" w14:textId="3F8EFD5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_Toc69982757 \h </w:instrText>
      </w:r>
      <w:r>
        <w:fldChar w:fldCharType="separate"/>
      </w:r>
      <w:r>
        <w:t>78</w:t>
      </w:r>
      <w:r>
        <w:fldChar w:fldCharType="end"/>
      </w:r>
    </w:p>
    <w:p w14:paraId="6E1BB83B" w14:textId="35894AF9" w:rsidR="00F44E90" w:rsidRDefault="00F44E90">
      <w:pPr>
        <w:pStyle w:val="TOC3"/>
        <w:rPr>
          <w:rFonts w:asciiTheme="minorHAnsi" w:eastAsiaTheme="minorEastAsia" w:hAnsiTheme="minorHAnsi" w:cstheme="minorBidi"/>
          <w:sz w:val="22"/>
          <w:szCs w:val="22"/>
          <w:lang w:val="en-US"/>
        </w:rPr>
      </w:pPr>
      <w:r w:rsidRPr="00F75001">
        <w:rPr>
          <w:rFonts w:cs="Arial"/>
          <w:lang w:val="en-US"/>
        </w:rPr>
        <w:t>5.1.83</w:t>
      </w:r>
      <w:r>
        <w:rPr>
          <w:rFonts w:asciiTheme="minorHAnsi" w:eastAsiaTheme="minorEastAsia" w:hAnsiTheme="minorHAnsi" w:cstheme="minorBidi"/>
          <w:sz w:val="22"/>
          <w:szCs w:val="22"/>
          <w:lang w:val="en-US"/>
        </w:rPr>
        <w:tab/>
      </w:r>
      <w:r w:rsidRPr="00F75001">
        <w:rPr>
          <w:rFonts w:cs="Arial"/>
          <w:lang w:val="en-US"/>
        </w:rPr>
        <w:t>DC_2A-7A -12A_n2A</w:t>
      </w:r>
      <w:r>
        <w:tab/>
      </w:r>
      <w:r>
        <w:fldChar w:fldCharType="begin"/>
      </w:r>
      <w:r>
        <w:instrText xml:space="preserve"> PAGEREF _Toc69982758 \h </w:instrText>
      </w:r>
      <w:r>
        <w:fldChar w:fldCharType="separate"/>
      </w:r>
      <w:r>
        <w:t>79</w:t>
      </w:r>
      <w:r>
        <w:fldChar w:fldCharType="end"/>
      </w:r>
    </w:p>
    <w:p w14:paraId="38779350" w14:textId="0F85338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_Toc69982759 \h </w:instrText>
      </w:r>
      <w:r>
        <w:fldChar w:fldCharType="separate"/>
      </w:r>
      <w:r>
        <w:t>79</w:t>
      </w:r>
      <w:r>
        <w:fldChar w:fldCharType="end"/>
      </w:r>
    </w:p>
    <w:p w14:paraId="5E5B42D8" w14:textId="0B5074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5.1.84</w:t>
      </w:r>
      <w:r>
        <w:rPr>
          <w:rFonts w:asciiTheme="minorHAnsi" w:eastAsiaTheme="minorEastAsia" w:hAnsiTheme="minorHAnsi" w:cstheme="minorBidi"/>
          <w:sz w:val="22"/>
          <w:szCs w:val="22"/>
          <w:lang w:val="en-US"/>
        </w:rPr>
        <w:tab/>
      </w:r>
      <w:r w:rsidRPr="00F75001">
        <w:rPr>
          <w:rFonts w:cs="Arial"/>
          <w:lang w:val="en-US"/>
        </w:rPr>
        <w:t>DC_7A-66A-71A_n2A</w:t>
      </w:r>
      <w:r>
        <w:tab/>
      </w:r>
      <w:r>
        <w:fldChar w:fldCharType="begin"/>
      </w:r>
      <w:r>
        <w:instrText xml:space="preserve"> PAGEREF _Toc69982760 \h </w:instrText>
      </w:r>
      <w:r>
        <w:fldChar w:fldCharType="separate"/>
      </w:r>
      <w:r>
        <w:t>80</w:t>
      </w:r>
      <w:r>
        <w:fldChar w:fldCharType="end"/>
      </w:r>
    </w:p>
    <w:p w14:paraId="6E20500D" w14:textId="4557B93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_Toc69982761 \h </w:instrText>
      </w:r>
      <w:r>
        <w:fldChar w:fldCharType="separate"/>
      </w:r>
      <w:r>
        <w:t>80</w:t>
      </w:r>
      <w:r>
        <w:fldChar w:fldCharType="end"/>
      </w:r>
    </w:p>
    <w:p w14:paraId="68ABFF07" w14:textId="31E39A53" w:rsidR="00F44E90" w:rsidRDefault="00F44E90">
      <w:pPr>
        <w:pStyle w:val="TOC3"/>
        <w:rPr>
          <w:rFonts w:asciiTheme="minorHAnsi" w:eastAsiaTheme="minorEastAsia" w:hAnsiTheme="minorHAnsi" w:cstheme="minorBidi"/>
          <w:sz w:val="22"/>
          <w:szCs w:val="22"/>
          <w:lang w:val="en-US"/>
        </w:rPr>
      </w:pPr>
      <w:r w:rsidRPr="00F75001">
        <w:rPr>
          <w:rFonts w:cs="Arial"/>
          <w:lang w:val="en-US"/>
        </w:rPr>
        <w:t>5.1.85</w:t>
      </w:r>
      <w:r>
        <w:rPr>
          <w:rFonts w:asciiTheme="minorHAnsi" w:eastAsiaTheme="minorEastAsia" w:hAnsiTheme="minorHAnsi" w:cstheme="minorBidi"/>
          <w:sz w:val="22"/>
          <w:szCs w:val="22"/>
          <w:lang w:val="en-US"/>
        </w:rPr>
        <w:tab/>
      </w:r>
      <w:r w:rsidRPr="00F75001">
        <w:rPr>
          <w:rFonts w:cs="Arial"/>
          <w:lang w:val="en-US"/>
        </w:rPr>
        <w:t>DC_7A-12A-66A_n2A</w:t>
      </w:r>
      <w:r>
        <w:tab/>
      </w:r>
      <w:r>
        <w:fldChar w:fldCharType="begin"/>
      </w:r>
      <w:r>
        <w:instrText xml:space="preserve"> PAGEREF _Toc69982762 \h </w:instrText>
      </w:r>
      <w:r>
        <w:fldChar w:fldCharType="separate"/>
      </w:r>
      <w:r>
        <w:t>81</w:t>
      </w:r>
      <w:r>
        <w:fldChar w:fldCharType="end"/>
      </w:r>
    </w:p>
    <w:p w14:paraId="29639692" w14:textId="7B796E7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_Toc69982763 \h </w:instrText>
      </w:r>
      <w:r>
        <w:fldChar w:fldCharType="separate"/>
      </w:r>
      <w:r>
        <w:t>81</w:t>
      </w:r>
      <w:r>
        <w:fldChar w:fldCharType="end"/>
      </w:r>
    </w:p>
    <w:p w14:paraId="6C942F82" w14:textId="5B8C1316" w:rsidR="00F44E90" w:rsidRDefault="00F44E90">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_Toc69982764 \h </w:instrText>
      </w:r>
      <w:r>
        <w:fldChar w:fldCharType="separate"/>
      </w:r>
      <w:r>
        <w:t>82</w:t>
      </w:r>
      <w:r>
        <w:fldChar w:fldCharType="end"/>
      </w:r>
    </w:p>
    <w:p w14:paraId="0BEF9194" w14:textId="6D11B859" w:rsidR="00F44E90" w:rsidRDefault="00F44E90">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_Toc69982765 \h </w:instrText>
      </w:r>
      <w:r>
        <w:fldChar w:fldCharType="separate"/>
      </w:r>
      <w:r>
        <w:t>82</w:t>
      </w:r>
      <w:r>
        <w:fldChar w:fldCharType="end"/>
      </w:r>
    </w:p>
    <w:p w14:paraId="00B09E48" w14:textId="5FEB6A6F" w:rsidR="00F44E90" w:rsidRDefault="00F44E90">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_Toc69982766 \h </w:instrText>
      </w:r>
      <w:r>
        <w:fldChar w:fldCharType="separate"/>
      </w:r>
      <w:r>
        <w:t>82</w:t>
      </w:r>
      <w:r>
        <w:fldChar w:fldCharType="end"/>
      </w:r>
    </w:p>
    <w:p w14:paraId="12B4D686" w14:textId="5476947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_Toc69982767 \h </w:instrText>
      </w:r>
      <w:r>
        <w:fldChar w:fldCharType="separate"/>
      </w:r>
      <w:r>
        <w:t>82</w:t>
      </w:r>
      <w:r>
        <w:fldChar w:fldCharType="end"/>
      </w:r>
    </w:p>
    <w:p w14:paraId="3E968628" w14:textId="1C1D7BE5" w:rsidR="00F44E90" w:rsidRDefault="00F44E90">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_Toc69982768 \h </w:instrText>
      </w:r>
      <w:r>
        <w:fldChar w:fldCharType="separate"/>
      </w:r>
      <w:r>
        <w:t>82</w:t>
      </w:r>
      <w:r>
        <w:fldChar w:fldCharType="end"/>
      </w:r>
    </w:p>
    <w:p w14:paraId="2FA589B5" w14:textId="53F10BB2" w:rsidR="00F44E90" w:rsidRDefault="00F44E90">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_Toc69982769 \h </w:instrText>
      </w:r>
      <w:r>
        <w:fldChar w:fldCharType="separate"/>
      </w:r>
      <w:r>
        <w:t>82</w:t>
      </w:r>
      <w:r>
        <w:fldChar w:fldCharType="end"/>
      </w:r>
    </w:p>
    <w:p w14:paraId="7CA0A663" w14:textId="48642FED" w:rsidR="00F44E90" w:rsidRDefault="00F44E90">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_Toc69982770 \h </w:instrText>
      </w:r>
      <w:r>
        <w:fldChar w:fldCharType="separate"/>
      </w:r>
      <w:r>
        <w:t>82</w:t>
      </w:r>
      <w:r>
        <w:fldChar w:fldCharType="end"/>
      </w:r>
    </w:p>
    <w:p w14:paraId="3A1C28AA" w14:textId="15A72F1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_Toc69982771 \h </w:instrText>
      </w:r>
      <w:r>
        <w:fldChar w:fldCharType="separate"/>
      </w:r>
      <w:r>
        <w:t>83</w:t>
      </w:r>
      <w:r>
        <w:fldChar w:fldCharType="end"/>
      </w:r>
    </w:p>
    <w:p w14:paraId="6550CF9B" w14:textId="7E25BD07" w:rsidR="00F44E90" w:rsidRDefault="00F44E90">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_Toc69982772 \h </w:instrText>
      </w:r>
      <w:r>
        <w:fldChar w:fldCharType="separate"/>
      </w:r>
      <w:r>
        <w:t>83</w:t>
      </w:r>
      <w:r>
        <w:fldChar w:fldCharType="end"/>
      </w:r>
    </w:p>
    <w:p w14:paraId="683962F2" w14:textId="082ADCF4" w:rsidR="00F44E90" w:rsidRDefault="00F44E90">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_Toc69982773 \h </w:instrText>
      </w:r>
      <w:r>
        <w:fldChar w:fldCharType="separate"/>
      </w:r>
      <w:r>
        <w:t>83</w:t>
      </w:r>
      <w:r>
        <w:fldChar w:fldCharType="end"/>
      </w:r>
    </w:p>
    <w:p w14:paraId="7C95BE7E" w14:textId="131A6C96" w:rsidR="00F44E90" w:rsidRDefault="00F44E90">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_Toc69982774 \h </w:instrText>
      </w:r>
      <w:r>
        <w:fldChar w:fldCharType="separate"/>
      </w:r>
      <w:r>
        <w:t>83</w:t>
      </w:r>
      <w:r>
        <w:fldChar w:fldCharType="end"/>
      </w:r>
    </w:p>
    <w:p w14:paraId="17B9ED26" w14:textId="3552074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_Toc69982775 \h </w:instrText>
      </w:r>
      <w:r>
        <w:fldChar w:fldCharType="separate"/>
      </w:r>
      <w:r>
        <w:t>84</w:t>
      </w:r>
      <w:r>
        <w:fldChar w:fldCharType="end"/>
      </w:r>
    </w:p>
    <w:p w14:paraId="52CB8A91" w14:textId="4116A109" w:rsidR="00F44E90" w:rsidRDefault="00F44E90">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_Toc69982776 \h </w:instrText>
      </w:r>
      <w:r>
        <w:fldChar w:fldCharType="separate"/>
      </w:r>
      <w:r>
        <w:t>84</w:t>
      </w:r>
      <w:r>
        <w:fldChar w:fldCharType="end"/>
      </w:r>
    </w:p>
    <w:p w14:paraId="658FCC9E" w14:textId="096BC95C" w:rsidR="00F44E90" w:rsidRDefault="00F44E90">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_Toc69982777 \h </w:instrText>
      </w:r>
      <w:r>
        <w:fldChar w:fldCharType="separate"/>
      </w:r>
      <w:r>
        <w:t>84</w:t>
      </w:r>
      <w:r>
        <w:fldChar w:fldCharType="end"/>
      </w:r>
    </w:p>
    <w:p w14:paraId="58A9B179" w14:textId="5B04E1CC" w:rsidR="00F44E90" w:rsidRDefault="00F44E90">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_Toc69982778 \h </w:instrText>
      </w:r>
      <w:r>
        <w:fldChar w:fldCharType="separate"/>
      </w:r>
      <w:r>
        <w:t>84</w:t>
      </w:r>
      <w:r>
        <w:fldChar w:fldCharType="end"/>
      </w:r>
    </w:p>
    <w:p w14:paraId="010A5444" w14:textId="1E093C5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_Toc69982779 \h </w:instrText>
      </w:r>
      <w:r>
        <w:fldChar w:fldCharType="separate"/>
      </w:r>
      <w:r>
        <w:t>84</w:t>
      </w:r>
      <w:r>
        <w:fldChar w:fldCharType="end"/>
      </w:r>
    </w:p>
    <w:p w14:paraId="044F5800" w14:textId="78BF02BC" w:rsidR="00F44E90" w:rsidRDefault="00F44E90">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_Toc69982780 \h </w:instrText>
      </w:r>
      <w:r>
        <w:fldChar w:fldCharType="separate"/>
      </w:r>
      <w:r>
        <w:t>85</w:t>
      </w:r>
      <w:r>
        <w:fldChar w:fldCharType="end"/>
      </w:r>
    </w:p>
    <w:p w14:paraId="72EF9A51" w14:textId="0755630F" w:rsidR="00F44E90" w:rsidRDefault="00F44E90">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_Toc69982781 \h </w:instrText>
      </w:r>
      <w:r>
        <w:fldChar w:fldCharType="separate"/>
      </w:r>
      <w:r>
        <w:t>85</w:t>
      </w:r>
      <w:r>
        <w:fldChar w:fldCharType="end"/>
      </w:r>
    </w:p>
    <w:p w14:paraId="6D00021A" w14:textId="6331BA4B" w:rsidR="00F44E90" w:rsidRDefault="00F44E90">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_Toc69982782 \h </w:instrText>
      </w:r>
      <w:r>
        <w:fldChar w:fldCharType="separate"/>
      </w:r>
      <w:r>
        <w:t>85</w:t>
      </w:r>
      <w:r>
        <w:fldChar w:fldCharType="end"/>
      </w:r>
    </w:p>
    <w:p w14:paraId="345D96F5" w14:textId="34B9AED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_Toc69982783 \h </w:instrText>
      </w:r>
      <w:r>
        <w:fldChar w:fldCharType="separate"/>
      </w:r>
      <w:r>
        <w:t>85</w:t>
      </w:r>
      <w:r>
        <w:fldChar w:fldCharType="end"/>
      </w:r>
    </w:p>
    <w:p w14:paraId="0575040F" w14:textId="63025723" w:rsidR="00F44E90" w:rsidRDefault="00F44E90">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_Toc69982784 \h </w:instrText>
      </w:r>
      <w:r>
        <w:fldChar w:fldCharType="separate"/>
      </w:r>
      <w:r>
        <w:t>85</w:t>
      </w:r>
      <w:r>
        <w:fldChar w:fldCharType="end"/>
      </w:r>
    </w:p>
    <w:p w14:paraId="752958C3" w14:textId="160628FA" w:rsidR="00F44E90" w:rsidRDefault="00F44E90">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_Toc69982785 \h </w:instrText>
      </w:r>
      <w:r>
        <w:fldChar w:fldCharType="separate"/>
      </w:r>
      <w:r>
        <w:t>85</w:t>
      </w:r>
      <w:r>
        <w:fldChar w:fldCharType="end"/>
      </w:r>
    </w:p>
    <w:p w14:paraId="4E3F1C36" w14:textId="6FA4DAE7" w:rsidR="00F44E90" w:rsidRDefault="00F44E90">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_Toc69982786 \h </w:instrText>
      </w:r>
      <w:r>
        <w:fldChar w:fldCharType="separate"/>
      </w:r>
      <w:r>
        <w:t>85</w:t>
      </w:r>
      <w:r>
        <w:fldChar w:fldCharType="end"/>
      </w:r>
    </w:p>
    <w:p w14:paraId="662A28B2" w14:textId="1A9FA0D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_Toc69982787 \h </w:instrText>
      </w:r>
      <w:r>
        <w:fldChar w:fldCharType="separate"/>
      </w:r>
      <w:r>
        <w:t>86</w:t>
      </w:r>
      <w:r>
        <w:fldChar w:fldCharType="end"/>
      </w:r>
    </w:p>
    <w:p w14:paraId="7A680FC6" w14:textId="5987548E" w:rsidR="00F44E90" w:rsidRDefault="00F44E90">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_Toc69982788 \h </w:instrText>
      </w:r>
      <w:r>
        <w:fldChar w:fldCharType="separate"/>
      </w:r>
      <w:r>
        <w:t>86</w:t>
      </w:r>
      <w:r>
        <w:fldChar w:fldCharType="end"/>
      </w:r>
    </w:p>
    <w:p w14:paraId="05321A57" w14:textId="5F24AD04" w:rsidR="00F44E90" w:rsidRDefault="00F44E90">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_Toc69982789 \h </w:instrText>
      </w:r>
      <w:r>
        <w:fldChar w:fldCharType="separate"/>
      </w:r>
      <w:r>
        <w:t>86</w:t>
      </w:r>
      <w:r>
        <w:fldChar w:fldCharType="end"/>
      </w:r>
    </w:p>
    <w:p w14:paraId="6E29355F" w14:textId="77733474" w:rsidR="00F44E90" w:rsidRDefault="00F44E90">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_Toc69982790 \h </w:instrText>
      </w:r>
      <w:r>
        <w:fldChar w:fldCharType="separate"/>
      </w:r>
      <w:r>
        <w:t>86</w:t>
      </w:r>
      <w:r>
        <w:fldChar w:fldCharType="end"/>
      </w:r>
    </w:p>
    <w:p w14:paraId="3DF17F70" w14:textId="5B16FB5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_Toc69982791 \h </w:instrText>
      </w:r>
      <w:r>
        <w:fldChar w:fldCharType="separate"/>
      </w:r>
      <w:r>
        <w:t>86</w:t>
      </w:r>
      <w:r>
        <w:fldChar w:fldCharType="end"/>
      </w:r>
    </w:p>
    <w:p w14:paraId="74B2C453" w14:textId="49822659" w:rsidR="00F44E90" w:rsidRDefault="00F44E90">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_Toc69982792 \h </w:instrText>
      </w:r>
      <w:r>
        <w:fldChar w:fldCharType="separate"/>
      </w:r>
      <w:r>
        <w:t>87</w:t>
      </w:r>
      <w:r>
        <w:fldChar w:fldCharType="end"/>
      </w:r>
    </w:p>
    <w:p w14:paraId="09229FCA" w14:textId="4C2687EA" w:rsidR="00F44E90" w:rsidRDefault="00F44E90">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_Toc69982793 \h </w:instrText>
      </w:r>
      <w:r>
        <w:fldChar w:fldCharType="separate"/>
      </w:r>
      <w:r>
        <w:t>87</w:t>
      </w:r>
      <w:r>
        <w:fldChar w:fldCharType="end"/>
      </w:r>
    </w:p>
    <w:p w14:paraId="1058B0C6" w14:textId="1482ABF2" w:rsidR="00F44E90" w:rsidRDefault="00F44E90">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_Toc69982794 \h </w:instrText>
      </w:r>
      <w:r>
        <w:fldChar w:fldCharType="separate"/>
      </w:r>
      <w:r>
        <w:t>87</w:t>
      </w:r>
      <w:r>
        <w:fldChar w:fldCharType="end"/>
      </w:r>
    </w:p>
    <w:p w14:paraId="35824BBC" w14:textId="67CFE3F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5.1.93.3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_Toc69982795 \h </w:instrText>
      </w:r>
      <w:r>
        <w:fldChar w:fldCharType="separate"/>
      </w:r>
      <w:r>
        <w:t>87</w:t>
      </w:r>
      <w:r>
        <w:fldChar w:fldCharType="end"/>
      </w:r>
    </w:p>
    <w:p w14:paraId="62A040CA" w14:textId="4B7E0A90" w:rsidR="00F44E90" w:rsidRDefault="00F44E90">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_Toc69982796 \h </w:instrText>
      </w:r>
      <w:r>
        <w:fldChar w:fldCharType="separate"/>
      </w:r>
      <w:r>
        <w:t>87</w:t>
      </w:r>
      <w:r>
        <w:fldChar w:fldCharType="end"/>
      </w:r>
    </w:p>
    <w:p w14:paraId="38E268E3" w14:textId="622C3AE8" w:rsidR="00F44E90" w:rsidRDefault="00F44E90">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_Toc69982797 \h </w:instrText>
      </w:r>
      <w:r>
        <w:fldChar w:fldCharType="separate"/>
      </w:r>
      <w:r>
        <w:t>87</w:t>
      </w:r>
      <w:r>
        <w:fldChar w:fldCharType="end"/>
      </w:r>
    </w:p>
    <w:p w14:paraId="60DEAEB2" w14:textId="0A2DF94B" w:rsidR="00F44E90" w:rsidRDefault="00F44E90">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_Toc69982798 \h </w:instrText>
      </w:r>
      <w:r>
        <w:fldChar w:fldCharType="separate"/>
      </w:r>
      <w:r>
        <w:t>87</w:t>
      </w:r>
      <w:r>
        <w:fldChar w:fldCharType="end"/>
      </w:r>
    </w:p>
    <w:p w14:paraId="59E0C186" w14:textId="2E48D06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5.1.94.3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_Toc69982799 \h </w:instrText>
      </w:r>
      <w:r>
        <w:fldChar w:fldCharType="separate"/>
      </w:r>
      <w:r>
        <w:t>88</w:t>
      </w:r>
      <w:r>
        <w:fldChar w:fldCharType="end"/>
      </w:r>
    </w:p>
    <w:p w14:paraId="1E6D09DF" w14:textId="7F663FF2" w:rsidR="00F44E90" w:rsidRDefault="00F44E90">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_Toc69982800 \h </w:instrText>
      </w:r>
      <w:r>
        <w:fldChar w:fldCharType="separate"/>
      </w:r>
      <w:r>
        <w:t>88</w:t>
      </w:r>
      <w:r>
        <w:fldChar w:fldCharType="end"/>
      </w:r>
    </w:p>
    <w:p w14:paraId="582081D5" w14:textId="72227984" w:rsidR="00F44E90" w:rsidRDefault="00F44E90">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_Toc69982801 \h </w:instrText>
      </w:r>
      <w:r>
        <w:fldChar w:fldCharType="separate"/>
      </w:r>
      <w:r>
        <w:t>88</w:t>
      </w:r>
      <w:r>
        <w:fldChar w:fldCharType="end"/>
      </w:r>
    </w:p>
    <w:p w14:paraId="7221AFB4" w14:textId="468DC5EF" w:rsidR="00F44E90" w:rsidRDefault="00F44E90">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_Toc69982802 \h </w:instrText>
      </w:r>
      <w:r>
        <w:fldChar w:fldCharType="separate"/>
      </w:r>
      <w:r>
        <w:t>88</w:t>
      </w:r>
      <w:r>
        <w:fldChar w:fldCharType="end"/>
      </w:r>
    </w:p>
    <w:p w14:paraId="115E78BD" w14:textId="768E8A3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_Toc69982803 \h </w:instrText>
      </w:r>
      <w:r>
        <w:fldChar w:fldCharType="separate"/>
      </w:r>
      <w:r>
        <w:t>89</w:t>
      </w:r>
      <w:r>
        <w:fldChar w:fldCharType="end"/>
      </w:r>
    </w:p>
    <w:p w14:paraId="704AB74F" w14:textId="4D226629" w:rsidR="00F44E90" w:rsidRDefault="00F44E90">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_Toc69982804 \h </w:instrText>
      </w:r>
      <w:r>
        <w:fldChar w:fldCharType="separate"/>
      </w:r>
      <w:r>
        <w:t>89</w:t>
      </w:r>
      <w:r>
        <w:fldChar w:fldCharType="end"/>
      </w:r>
    </w:p>
    <w:p w14:paraId="7D674AEE" w14:textId="220945DC" w:rsidR="00F44E90" w:rsidRDefault="00F44E90">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_Toc69982805 \h </w:instrText>
      </w:r>
      <w:r>
        <w:fldChar w:fldCharType="separate"/>
      </w:r>
      <w:r>
        <w:t>89</w:t>
      </w:r>
      <w:r>
        <w:fldChar w:fldCharType="end"/>
      </w:r>
    </w:p>
    <w:p w14:paraId="7EB288C3" w14:textId="039E14CF" w:rsidR="00F44E90" w:rsidRDefault="00F44E90">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_Toc69982806 \h </w:instrText>
      </w:r>
      <w:r>
        <w:fldChar w:fldCharType="separate"/>
      </w:r>
      <w:r>
        <w:t>89</w:t>
      </w:r>
      <w:r>
        <w:fldChar w:fldCharType="end"/>
      </w:r>
    </w:p>
    <w:p w14:paraId="2235AE3B" w14:textId="1058F1C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_Toc69982807 \h </w:instrText>
      </w:r>
      <w:r>
        <w:fldChar w:fldCharType="separate"/>
      </w:r>
      <w:r>
        <w:t>89</w:t>
      </w:r>
      <w:r>
        <w:fldChar w:fldCharType="end"/>
      </w:r>
    </w:p>
    <w:p w14:paraId="0069DDFC" w14:textId="28B4E80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5.1.97.1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_Toc69982808 \h </w:instrText>
      </w:r>
      <w:r>
        <w:fldChar w:fldCharType="separate"/>
      </w:r>
      <w:r>
        <w:t>89</w:t>
      </w:r>
      <w:r>
        <w:fldChar w:fldCharType="end"/>
      </w:r>
    </w:p>
    <w:p w14:paraId="7875CA23" w14:textId="26024757"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5.1.97.2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_Toc69982809 \h </w:instrText>
      </w:r>
      <w:r>
        <w:fldChar w:fldCharType="separate"/>
      </w:r>
      <w:r>
        <w:t>89</w:t>
      </w:r>
      <w:r>
        <w:fldChar w:fldCharType="end"/>
      </w:r>
    </w:p>
    <w:p w14:paraId="59D88665" w14:textId="2D9194E6"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5.1.97.3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_Toc69982810 \h </w:instrText>
      </w:r>
      <w:r>
        <w:fldChar w:fldCharType="separate"/>
      </w:r>
      <w:r>
        <w:t>90</w:t>
      </w:r>
      <w:r>
        <w:fldChar w:fldCharType="end"/>
      </w:r>
    </w:p>
    <w:p w14:paraId="62A8A549" w14:textId="4B336DC5" w:rsidR="00F44E90" w:rsidRDefault="00F44E90">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_Toc69982811 \h </w:instrText>
      </w:r>
      <w:r>
        <w:fldChar w:fldCharType="separate"/>
      </w:r>
      <w:r>
        <w:t>90</w:t>
      </w:r>
      <w:r>
        <w:fldChar w:fldCharType="end"/>
      </w:r>
    </w:p>
    <w:p w14:paraId="7AD9BE21" w14:textId="707AF385" w:rsidR="00F44E90" w:rsidRDefault="00F44E90">
      <w:pPr>
        <w:pStyle w:val="TOC3"/>
        <w:rPr>
          <w:rFonts w:asciiTheme="minorHAnsi" w:eastAsiaTheme="minorEastAsia" w:hAnsiTheme="minorHAnsi" w:cstheme="minorBidi"/>
          <w:sz w:val="22"/>
          <w:szCs w:val="22"/>
          <w:lang w:val="en-US"/>
        </w:rPr>
      </w:pPr>
      <w:r w:rsidRPr="00F75001">
        <w:rPr>
          <w:rFonts w:cs="Arial"/>
        </w:rPr>
        <w:t>5.1.98.1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_Toc69982812 \h </w:instrText>
      </w:r>
      <w:r>
        <w:fldChar w:fldCharType="separate"/>
      </w:r>
      <w:r>
        <w:t>90</w:t>
      </w:r>
      <w:r>
        <w:fldChar w:fldCharType="end"/>
      </w:r>
    </w:p>
    <w:p w14:paraId="0E5FE550" w14:textId="573A1F40" w:rsidR="00F44E90" w:rsidRDefault="00F44E90">
      <w:pPr>
        <w:pStyle w:val="TOC3"/>
        <w:rPr>
          <w:rFonts w:asciiTheme="minorHAnsi" w:eastAsiaTheme="minorEastAsia" w:hAnsiTheme="minorHAnsi" w:cstheme="minorBidi"/>
          <w:sz w:val="22"/>
          <w:szCs w:val="22"/>
          <w:lang w:val="en-US"/>
        </w:rPr>
      </w:pPr>
      <w:r w:rsidRPr="00F75001">
        <w:rPr>
          <w:rFonts w:cs="Arial"/>
        </w:rPr>
        <w:t>5.1.98.2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_Toc69982813 \h </w:instrText>
      </w:r>
      <w:r>
        <w:fldChar w:fldCharType="separate"/>
      </w:r>
      <w:r>
        <w:t>90</w:t>
      </w:r>
      <w:r>
        <w:fldChar w:fldCharType="end"/>
      </w:r>
    </w:p>
    <w:p w14:paraId="0FECE224" w14:textId="718064A5" w:rsidR="00F44E90" w:rsidRDefault="00F44E90">
      <w:pPr>
        <w:pStyle w:val="TOC3"/>
        <w:rPr>
          <w:rFonts w:asciiTheme="minorHAnsi" w:eastAsiaTheme="minorEastAsia" w:hAnsiTheme="minorHAnsi" w:cstheme="minorBidi"/>
          <w:sz w:val="22"/>
          <w:szCs w:val="22"/>
          <w:lang w:val="en-US"/>
        </w:rPr>
      </w:pPr>
      <w:r w:rsidRPr="00F75001">
        <w:rPr>
          <w:rFonts w:cs="Arial"/>
        </w:rPr>
        <w:t>5.1.98.3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_Toc69982814 \h </w:instrText>
      </w:r>
      <w:r>
        <w:fldChar w:fldCharType="separate"/>
      </w:r>
      <w:r>
        <w:t>91</w:t>
      </w:r>
      <w:r>
        <w:fldChar w:fldCharType="end"/>
      </w:r>
    </w:p>
    <w:p w14:paraId="0DAC3BC6" w14:textId="428EB535" w:rsidR="00F44E90" w:rsidRDefault="00F44E90">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_Toc69982815 \h </w:instrText>
      </w:r>
      <w:r>
        <w:fldChar w:fldCharType="separate"/>
      </w:r>
      <w:r>
        <w:t>91</w:t>
      </w:r>
      <w:r>
        <w:fldChar w:fldCharType="end"/>
      </w:r>
    </w:p>
    <w:p w14:paraId="237DD35A" w14:textId="690D2570" w:rsidR="00F44E90" w:rsidRDefault="00F44E90">
      <w:pPr>
        <w:pStyle w:val="TOC3"/>
        <w:rPr>
          <w:rFonts w:asciiTheme="minorHAnsi" w:eastAsiaTheme="minorEastAsia" w:hAnsiTheme="minorHAnsi" w:cstheme="minorBidi"/>
          <w:sz w:val="22"/>
          <w:szCs w:val="22"/>
          <w:lang w:val="en-US"/>
        </w:rPr>
      </w:pPr>
      <w:r w:rsidRPr="00F75001">
        <w:rPr>
          <w:rFonts w:cs="Arial"/>
        </w:rPr>
        <w:t>5.1.99.1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_Toc69982816 \h </w:instrText>
      </w:r>
      <w:r>
        <w:fldChar w:fldCharType="separate"/>
      </w:r>
      <w:r>
        <w:t>91</w:t>
      </w:r>
      <w:r>
        <w:fldChar w:fldCharType="end"/>
      </w:r>
    </w:p>
    <w:p w14:paraId="2D21F4EB" w14:textId="689DD86D" w:rsidR="00F44E90" w:rsidRDefault="00F44E90">
      <w:pPr>
        <w:pStyle w:val="TOC3"/>
        <w:rPr>
          <w:rFonts w:asciiTheme="minorHAnsi" w:eastAsiaTheme="minorEastAsia" w:hAnsiTheme="minorHAnsi" w:cstheme="minorBidi"/>
          <w:sz w:val="22"/>
          <w:szCs w:val="22"/>
          <w:lang w:val="en-US"/>
        </w:rPr>
      </w:pPr>
      <w:r w:rsidRPr="00F75001">
        <w:rPr>
          <w:rFonts w:cs="Arial"/>
        </w:rPr>
        <w:t>5.1.99.2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_Toc69982817 \h </w:instrText>
      </w:r>
      <w:r>
        <w:fldChar w:fldCharType="separate"/>
      </w:r>
      <w:r>
        <w:t>91</w:t>
      </w:r>
      <w:r>
        <w:fldChar w:fldCharType="end"/>
      </w:r>
    </w:p>
    <w:p w14:paraId="0ABDB151" w14:textId="39158084" w:rsidR="00F44E90" w:rsidRDefault="00F44E90">
      <w:pPr>
        <w:pStyle w:val="TOC3"/>
        <w:rPr>
          <w:rFonts w:asciiTheme="minorHAnsi" w:eastAsiaTheme="minorEastAsia" w:hAnsiTheme="minorHAnsi" w:cstheme="minorBidi"/>
          <w:sz w:val="22"/>
          <w:szCs w:val="22"/>
          <w:lang w:val="en-US"/>
        </w:rPr>
      </w:pPr>
      <w:r w:rsidRPr="00F75001">
        <w:rPr>
          <w:rFonts w:cs="Arial"/>
        </w:rPr>
        <w:t>5.1.99.3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_Toc69982818 \h </w:instrText>
      </w:r>
      <w:r>
        <w:fldChar w:fldCharType="separate"/>
      </w:r>
      <w:r>
        <w:t>91</w:t>
      </w:r>
      <w:r>
        <w:fldChar w:fldCharType="end"/>
      </w:r>
    </w:p>
    <w:p w14:paraId="2A483104" w14:textId="4170B6A5" w:rsidR="00F44E90" w:rsidRDefault="00F44E90">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_Toc69982819 \h </w:instrText>
      </w:r>
      <w:r>
        <w:fldChar w:fldCharType="separate"/>
      </w:r>
      <w:r>
        <w:t>92</w:t>
      </w:r>
      <w:r>
        <w:fldChar w:fldCharType="end"/>
      </w:r>
    </w:p>
    <w:p w14:paraId="2E8D2FF6" w14:textId="4AEEDD95" w:rsidR="00F44E90" w:rsidRDefault="00F44E90">
      <w:pPr>
        <w:pStyle w:val="TOC3"/>
        <w:rPr>
          <w:rFonts w:asciiTheme="minorHAnsi" w:eastAsiaTheme="minorEastAsia" w:hAnsiTheme="minorHAnsi" w:cstheme="minorBidi"/>
          <w:sz w:val="22"/>
          <w:szCs w:val="22"/>
          <w:lang w:val="en-US"/>
        </w:rPr>
      </w:pPr>
      <w:r w:rsidRPr="00F75001">
        <w:rPr>
          <w:rFonts w:cs="Arial"/>
        </w:rPr>
        <w:t>5.1.100.1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_Toc69982820 \h </w:instrText>
      </w:r>
      <w:r>
        <w:fldChar w:fldCharType="separate"/>
      </w:r>
      <w:r>
        <w:t>92</w:t>
      </w:r>
      <w:r>
        <w:fldChar w:fldCharType="end"/>
      </w:r>
    </w:p>
    <w:p w14:paraId="7975AB1C" w14:textId="5606A5FD" w:rsidR="00F44E90" w:rsidRDefault="00F44E90">
      <w:pPr>
        <w:pStyle w:val="TOC3"/>
        <w:rPr>
          <w:rFonts w:asciiTheme="minorHAnsi" w:eastAsiaTheme="minorEastAsia" w:hAnsiTheme="minorHAnsi" w:cstheme="minorBidi"/>
          <w:sz w:val="22"/>
          <w:szCs w:val="22"/>
          <w:lang w:val="en-US"/>
        </w:rPr>
      </w:pPr>
      <w:r w:rsidRPr="00F75001">
        <w:rPr>
          <w:rFonts w:cs="Arial"/>
        </w:rPr>
        <w:t>5.1.100.2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_Toc69982821 \h </w:instrText>
      </w:r>
      <w:r>
        <w:fldChar w:fldCharType="separate"/>
      </w:r>
      <w:r>
        <w:t>92</w:t>
      </w:r>
      <w:r>
        <w:fldChar w:fldCharType="end"/>
      </w:r>
    </w:p>
    <w:p w14:paraId="32323A99" w14:textId="47734C89" w:rsidR="00F44E90" w:rsidRDefault="00F44E90">
      <w:pPr>
        <w:pStyle w:val="TOC3"/>
        <w:rPr>
          <w:rFonts w:asciiTheme="minorHAnsi" w:eastAsiaTheme="minorEastAsia" w:hAnsiTheme="minorHAnsi" w:cstheme="minorBidi"/>
          <w:sz w:val="22"/>
          <w:szCs w:val="22"/>
          <w:lang w:val="en-US"/>
        </w:rPr>
      </w:pPr>
      <w:r w:rsidRPr="00F75001">
        <w:rPr>
          <w:rFonts w:cs="Arial"/>
        </w:rPr>
        <w:t>5.1.100.3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_Toc69982822 \h </w:instrText>
      </w:r>
      <w:r>
        <w:fldChar w:fldCharType="separate"/>
      </w:r>
      <w:r>
        <w:t>92</w:t>
      </w:r>
      <w:r>
        <w:fldChar w:fldCharType="end"/>
      </w:r>
    </w:p>
    <w:p w14:paraId="4BFEC8F0" w14:textId="2C725BD8"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5.1.101</w:t>
      </w:r>
      <w:r>
        <w:rPr>
          <w:rFonts w:asciiTheme="minorHAnsi" w:eastAsiaTheme="minorEastAsia" w:hAnsiTheme="minorHAnsi" w:cstheme="minorBidi"/>
          <w:sz w:val="22"/>
          <w:szCs w:val="22"/>
          <w:lang w:val="en-US"/>
        </w:rPr>
        <w:tab/>
      </w:r>
      <w:r w:rsidRPr="00F75001">
        <w:rPr>
          <w:rFonts w:cs="Arial"/>
          <w:lang w:val="en-US"/>
        </w:rPr>
        <w:t>DC_2-5-30_n2</w:t>
      </w:r>
      <w:r>
        <w:tab/>
      </w:r>
      <w:r>
        <w:fldChar w:fldCharType="begin"/>
      </w:r>
      <w:r>
        <w:instrText xml:space="preserve"> PAGEREF _Toc69982823 \h </w:instrText>
      </w:r>
      <w:r>
        <w:fldChar w:fldCharType="separate"/>
      </w:r>
      <w:r>
        <w:t>92</w:t>
      </w:r>
      <w:r>
        <w:fldChar w:fldCharType="end"/>
      </w:r>
    </w:p>
    <w:p w14:paraId="086F725D" w14:textId="182C5147"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_Toc69982824 \h </w:instrText>
      </w:r>
      <w:r>
        <w:fldChar w:fldCharType="separate"/>
      </w:r>
      <w:r>
        <w:t>92</w:t>
      </w:r>
      <w:r>
        <w:fldChar w:fldCharType="end"/>
      </w:r>
    </w:p>
    <w:p w14:paraId="3682FEBA" w14:textId="486588F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_Toc69982825 \h </w:instrText>
      </w:r>
      <w:r>
        <w:fldChar w:fldCharType="separate"/>
      </w:r>
      <w:r>
        <w:t>93</w:t>
      </w:r>
      <w:r>
        <w:fldChar w:fldCharType="end"/>
      </w:r>
    </w:p>
    <w:p w14:paraId="5A72EE1A" w14:textId="491BAD7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_Toc69982826 \h </w:instrText>
      </w:r>
      <w:r>
        <w:fldChar w:fldCharType="separate"/>
      </w:r>
      <w:r>
        <w:t>93</w:t>
      </w:r>
      <w:r>
        <w:fldChar w:fldCharType="end"/>
      </w:r>
    </w:p>
    <w:p w14:paraId="06252EB2" w14:textId="236D6A7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_Toc69982827 \h </w:instrText>
      </w:r>
      <w:r>
        <w:fldChar w:fldCharType="separate"/>
      </w:r>
      <w:r>
        <w:t>93</w:t>
      </w:r>
      <w:r>
        <w:fldChar w:fldCharType="end"/>
      </w:r>
    </w:p>
    <w:p w14:paraId="5B7D0E92" w14:textId="440B7F8C"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5.1.102</w:t>
      </w:r>
      <w:r>
        <w:rPr>
          <w:rFonts w:asciiTheme="minorHAnsi" w:eastAsiaTheme="minorEastAsia" w:hAnsiTheme="minorHAnsi" w:cstheme="minorBidi"/>
          <w:sz w:val="22"/>
          <w:szCs w:val="22"/>
          <w:lang w:val="en-US"/>
        </w:rPr>
        <w:tab/>
      </w:r>
      <w:r w:rsidRPr="00F75001">
        <w:rPr>
          <w:rFonts w:cs="Arial"/>
          <w:lang w:val="en-US"/>
        </w:rPr>
        <w:t>DC_2-5-30_n66</w:t>
      </w:r>
      <w:r>
        <w:tab/>
      </w:r>
      <w:r>
        <w:fldChar w:fldCharType="begin"/>
      </w:r>
      <w:r>
        <w:instrText xml:space="preserve"> PAGEREF _Toc69982828 \h </w:instrText>
      </w:r>
      <w:r>
        <w:fldChar w:fldCharType="separate"/>
      </w:r>
      <w:r>
        <w:t>93</w:t>
      </w:r>
      <w:r>
        <w:fldChar w:fldCharType="end"/>
      </w:r>
    </w:p>
    <w:p w14:paraId="67A4E1CF" w14:textId="4CAF6AC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_Toc69982829 \h </w:instrText>
      </w:r>
      <w:r>
        <w:fldChar w:fldCharType="separate"/>
      </w:r>
      <w:r>
        <w:t>93</w:t>
      </w:r>
      <w:r>
        <w:fldChar w:fldCharType="end"/>
      </w:r>
    </w:p>
    <w:p w14:paraId="3B77BC2F" w14:textId="58572B9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_Toc69982830 \h </w:instrText>
      </w:r>
      <w:r>
        <w:fldChar w:fldCharType="separate"/>
      </w:r>
      <w:r>
        <w:t>94</w:t>
      </w:r>
      <w:r>
        <w:fldChar w:fldCharType="end"/>
      </w:r>
    </w:p>
    <w:p w14:paraId="7B7B25D2" w14:textId="316B236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_Toc69982831 \h </w:instrText>
      </w:r>
      <w:r>
        <w:fldChar w:fldCharType="separate"/>
      </w:r>
      <w:r>
        <w:t>94</w:t>
      </w:r>
      <w:r>
        <w:fldChar w:fldCharType="end"/>
      </w:r>
    </w:p>
    <w:p w14:paraId="3E66E5D2" w14:textId="4C44748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_Toc69982832 \h </w:instrText>
      </w:r>
      <w:r>
        <w:fldChar w:fldCharType="separate"/>
      </w:r>
      <w:r>
        <w:t>94</w:t>
      </w:r>
      <w:r>
        <w:fldChar w:fldCharType="end"/>
      </w:r>
    </w:p>
    <w:p w14:paraId="0C8B7EF0" w14:textId="647D5BBC"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5.1.103</w:t>
      </w:r>
      <w:r>
        <w:rPr>
          <w:rFonts w:asciiTheme="minorHAnsi" w:eastAsiaTheme="minorEastAsia" w:hAnsiTheme="minorHAnsi" w:cstheme="minorBidi"/>
          <w:sz w:val="22"/>
          <w:szCs w:val="22"/>
          <w:lang w:val="en-US"/>
        </w:rPr>
        <w:tab/>
      </w:r>
      <w:r w:rsidRPr="00F75001">
        <w:rPr>
          <w:rFonts w:cs="Arial"/>
          <w:lang w:val="en-US"/>
        </w:rPr>
        <w:t>DC_2-14-30_n2</w:t>
      </w:r>
      <w:r>
        <w:tab/>
      </w:r>
      <w:r>
        <w:fldChar w:fldCharType="begin"/>
      </w:r>
      <w:r>
        <w:instrText xml:space="preserve"> PAGEREF _Toc69982833 \h </w:instrText>
      </w:r>
      <w:r>
        <w:fldChar w:fldCharType="separate"/>
      </w:r>
      <w:r>
        <w:t>94</w:t>
      </w:r>
      <w:r>
        <w:fldChar w:fldCharType="end"/>
      </w:r>
    </w:p>
    <w:p w14:paraId="5E9161E7" w14:textId="278437A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_Toc69982834 \h </w:instrText>
      </w:r>
      <w:r>
        <w:fldChar w:fldCharType="separate"/>
      </w:r>
      <w:r>
        <w:t>94</w:t>
      </w:r>
      <w:r>
        <w:fldChar w:fldCharType="end"/>
      </w:r>
    </w:p>
    <w:p w14:paraId="0A65B4E9" w14:textId="1B0FAB1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_Toc69982835 \h </w:instrText>
      </w:r>
      <w:r>
        <w:fldChar w:fldCharType="separate"/>
      </w:r>
      <w:r>
        <w:t>95</w:t>
      </w:r>
      <w:r>
        <w:fldChar w:fldCharType="end"/>
      </w:r>
    </w:p>
    <w:p w14:paraId="7ADA07E3" w14:textId="6565D4A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_Toc69982836 \h </w:instrText>
      </w:r>
      <w:r>
        <w:fldChar w:fldCharType="separate"/>
      </w:r>
      <w:r>
        <w:t>95</w:t>
      </w:r>
      <w:r>
        <w:fldChar w:fldCharType="end"/>
      </w:r>
    </w:p>
    <w:p w14:paraId="196D86FA" w14:textId="51F0CC9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_Toc69982837 \h </w:instrText>
      </w:r>
      <w:r>
        <w:fldChar w:fldCharType="separate"/>
      </w:r>
      <w:r>
        <w:t>95</w:t>
      </w:r>
      <w:r>
        <w:fldChar w:fldCharType="end"/>
      </w:r>
    </w:p>
    <w:p w14:paraId="19DFF3DF" w14:textId="46EE8E32"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5.1.104</w:t>
      </w:r>
      <w:r>
        <w:rPr>
          <w:rFonts w:asciiTheme="minorHAnsi" w:eastAsiaTheme="minorEastAsia" w:hAnsiTheme="minorHAnsi" w:cstheme="minorBidi"/>
          <w:sz w:val="22"/>
          <w:szCs w:val="22"/>
          <w:lang w:val="en-US"/>
        </w:rPr>
        <w:tab/>
      </w:r>
      <w:r w:rsidRPr="00F75001">
        <w:rPr>
          <w:rFonts w:cs="Arial"/>
          <w:lang w:val="en-US"/>
        </w:rPr>
        <w:t>DC_2-29-30_n66</w:t>
      </w:r>
      <w:r>
        <w:tab/>
      </w:r>
      <w:r>
        <w:fldChar w:fldCharType="begin"/>
      </w:r>
      <w:r>
        <w:instrText xml:space="preserve"> PAGEREF _Toc69982838 \h </w:instrText>
      </w:r>
      <w:r>
        <w:fldChar w:fldCharType="separate"/>
      </w:r>
      <w:r>
        <w:t>95</w:t>
      </w:r>
      <w:r>
        <w:fldChar w:fldCharType="end"/>
      </w:r>
    </w:p>
    <w:p w14:paraId="3F9B7DB1" w14:textId="6A28881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_Toc69982839 \h </w:instrText>
      </w:r>
      <w:r>
        <w:fldChar w:fldCharType="separate"/>
      </w:r>
      <w:r>
        <w:t>95</w:t>
      </w:r>
      <w:r>
        <w:fldChar w:fldCharType="end"/>
      </w:r>
    </w:p>
    <w:p w14:paraId="4B31B44F" w14:textId="2111829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_Toc69982840 \h </w:instrText>
      </w:r>
      <w:r>
        <w:fldChar w:fldCharType="separate"/>
      </w:r>
      <w:r>
        <w:t>96</w:t>
      </w:r>
      <w:r>
        <w:fldChar w:fldCharType="end"/>
      </w:r>
    </w:p>
    <w:p w14:paraId="4CDF1FB4" w14:textId="47A3830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_Toc69982841 \h </w:instrText>
      </w:r>
      <w:r>
        <w:fldChar w:fldCharType="separate"/>
      </w:r>
      <w:r>
        <w:t>96</w:t>
      </w:r>
      <w:r>
        <w:fldChar w:fldCharType="end"/>
      </w:r>
    </w:p>
    <w:p w14:paraId="26D01089" w14:textId="4C3F320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_Toc69982842 \h </w:instrText>
      </w:r>
      <w:r>
        <w:fldChar w:fldCharType="separate"/>
      </w:r>
      <w:r>
        <w:t>96</w:t>
      </w:r>
      <w:r>
        <w:fldChar w:fldCharType="end"/>
      </w:r>
    </w:p>
    <w:p w14:paraId="171730F0" w14:textId="4D5A9C72"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5.1.105</w:t>
      </w:r>
      <w:r>
        <w:rPr>
          <w:rFonts w:asciiTheme="minorHAnsi" w:eastAsiaTheme="minorEastAsia" w:hAnsiTheme="minorHAnsi" w:cstheme="minorBidi"/>
          <w:sz w:val="22"/>
          <w:szCs w:val="22"/>
          <w:lang w:val="en-US"/>
        </w:rPr>
        <w:tab/>
      </w:r>
      <w:r w:rsidRPr="00F75001">
        <w:rPr>
          <w:rFonts w:cs="Arial"/>
          <w:lang w:val="en-US"/>
        </w:rPr>
        <w:t>DC_2-46-66_n5</w:t>
      </w:r>
      <w:r>
        <w:tab/>
      </w:r>
      <w:r>
        <w:fldChar w:fldCharType="begin"/>
      </w:r>
      <w:r>
        <w:instrText xml:space="preserve"> PAGEREF _Toc69982843 \h </w:instrText>
      </w:r>
      <w:r>
        <w:fldChar w:fldCharType="separate"/>
      </w:r>
      <w:r>
        <w:t>96</w:t>
      </w:r>
      <w:r>
        <w:fldChar w:fldCharType="end"/>
      </w:r>
    </w:p>
    <w:p w14:paraId="6FBD2081" w14:textId="76A3CE2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_Toc69982844 \h </w:instrText>
      </w:r>
      <w:r>
        <w:fldChar w:fldCharType="separate"/>
      </w:r>
      <w:r>
        <w:t>96</w:t>
      </w:r>
      <w:r>
        <w:fldChar w:fldCharType="end"/>
      </w:r>
    </w:p>
    <w:p w14:paraId="4594F358" w14:textId="5FECDA6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_Toc69982845 \h </w:instrText>
      </w:r>
      <w:r>
        <w:fldChar w:fldCharType="separate"/>
      </w:r>
      <w:r>
        <w:t>97</w:t>
      </w:r>
      <w:r>
        <w:fldChar w:fldCharType="end"/>
      </w:r>
    </w:p>
    <w:p w14:paraId="7E4841D2" w14:textId="3525A71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_Toc69982846 \h </w:instrText>
      </w:r>
      <w:r>
        <w:fldChar w:fldCharType="separate"/>
      </w:r>
      <w:r>
        <w:t>97</w:t>
      </w:r>
      <w:r>
        <w:fldChar w:fldCharType="end"/>
      </w:r>
    </w:p>
    <w:p w14:paraId="351200BD" w14:textId="56D48702"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_Toc69982847 \h </w:instrText>
      </w:r>
      <w:r>
        <w:fldChar w:fldCharType="separate"/>
      </w:r>
      <w:r>
        <w:t>97</w:t>
      </w:r>
      <w:r>
        <w:fldChar w:fldCharType="end"/>
      </w:r>
    </w:p>
    <w:p w14:paraId="0EB3186C" w14:textId="234DD6F7"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5.1.106</w:t>
      </w:r>
      <w:r>
        <w:rPr>
          <w:rFonts w:asciiTheme="minorHAnsi" w:eastAsiaTheme="minorEastAsia" w:hAnsiTheme="minorHAnsi" w:cstheme="minorBidi"/>
          <w:sz w:val="22"/>
          <w:szCs w:val="22"/>
          <w:lang w:val="en-US"/>
        </w:rPr>
        <w:tab/>
      </w:r>
      <w:r w:rsidRPr="00F75001">
        <w:rPr>
          <w:rFonts w:cs="Arial"/>
          <w:lang w:val="en-US"/>
        </w:rPr>
        <w:t>DC_5-30-66_n2</w:t>
      </w:r>
      <w:r>
        <w:tab/>
      </w:r>
      <w:r>
        <w:fldChar w:fldCharType="begin"/>
      </w:r>
      <w:r>
        <w:instrText xml:space="preserve"> PAGEREF _Toc69982848 \h </w:instrText>
      </w:r>
      <w:r>
        <w:fldChar w:fldCharType="separate"/>
      </w:r>
      <w:r>
        <w:t>97</w:t>
      </w:r>
      <w:r>
        <w:fldChar w:fldCharType="end"/>
      </w:r>
    </w:p>
    <w:p w14:paraId="07BC9ED6" w14:textId="62EC871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_Toc69982849 \h </w:instrText>
      </w:r>
      <w:r>
        <w:fldChar w:fldCharType="separate"/>
      </w:r>
      <w:r>
        <w:t>97</w:t>
      </w:r>
      <w:r>
        <w:fldChar w:fldCharType="end"/>
      </w:r>
    </w:p>
    <w:p w14:paraId="6A2622AD" w14:textId="1DDECC3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_Toc69982850 \h </w:instrText>
      </w:r>
      <w:r>
        <w:fldChar w:fldCharType="separate"/>
      </w:r>
      <w:r>
        <w:t>98</w:t>
      </w:r>
      <w:r>
        <w:fldChar w:fldCharType="end"/>
      </w:r>
    </w:p>
    <w:p w14:paraId="540D23C2" w14:textId="0B61BDB1"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5.1.106.</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_Toc69982851 \h </w:instrText>
      </w:r>
      <w:r>
        <w:fldChar w:fldCharType="separate"/>
      </w:r>
      <w:r>
        <w:t>98</w:t>
      </w:r>
      <w:r>
        <w:fldChar w:fldCharType="end"/>
      </w:r>
    </w:p>
    <w:p w14:paraId="1721AC4F" w14:textId="45F38BE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_Toc69982852 \h </w:instrText>
      </w:r>
      <w:r>
        <w:fldChar w:fldCharType="separate"/>
      </w:r>
      <w:r>
        <w:t>98</w:t>
      </w:r>
      <w:r>
        <w:fldChar w:fldCharType="end"/>
      </w:r>
    </w:p>
    <w:p w14:paraId="01DC1C95" w14:textId="086DA539"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5.1.107</w:t>
      </w:r>
      <w:r>
        <w:rPr>
          <w:rFonts w:asciiTheme="minorHAnsi" w:eastAsiaTheme="minorEastAsia" w:hAnsiTheme="minorHAnsi" w:cstheme="minorBidi"/>
          <w:sz w:val="22"/>
          <w:szCs w:val="22"/>
          <w:lang w:val="en-US"/>
        </w:rPr>
        <w:tab/>
      </w:r>
      <w:r w:rsidRPr="00F75001">
        <w:rPr>
          <w:rFonts w:cs="Arial"/>
          <w:lang w:val="en-US"/>
        </w:rPr>
        <w:t>DC_5-30-66_n66</w:t>
      </w:r>
      <w:r>
        <w:tab/>
      </w:r>
      <w:r>
        <w:fldChar w:fldCharType="begin"/>
      </w:r>
      <w:r>
        <w:instrText xml:space="preserve"> PAGEREF _Toc69982853 \h </w:instrText>
      </w:r>
      <w:r>
        <w:fldChar w:fldCharType="separate"/>
      </w:r>
      <w:r>
        <w:t>98</w:t>
      </w:r>
      <w:r>
        <w:fldChar w:fldCharType="end"/>
      </w:r>
    </w:p>
    <w:p w14:paraId="74413759" w14:textId="62CD9E7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5.1.107</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_Toc69982854 \h </w:instrText>
      </w:r>
      <w:r>
        <w:fldChar w:fldCharType="separate"/>
      </w:r>
      <w:r>
        <w:t>98</w:t>
      </w:r>
      <w:r>
        <w:fldChar w:fldCharType="end"/>
      </w:r>
    </w:p>
    <w:p w14:paraId="04F54C85" w14:textId="0A25D21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_Toc69982855 \h </w:instrText>
      </w:r>
      <w:r>
        <w:fldChar w:fldCharType="separate"/>
      </w:r>
      <w:r>
        <w:t>99</w:t>
      </w:r>
      <w:r>
        <w:fldChar w:fldCharType="end"/>
      </w:r>
    </w:p>
    <w:p w14:paraId="5185462F" w14:textId="3720EF1C"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5.1.107.</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_Toc69982856 \h </w:instrText>
      </w:r>
      <w:r>
        <w:fldChar w:fldCharType="separate"/>
      </w:r>
      <w:r>
        <w:t>99</w:t>
      </w:r>
      <w:r>
        <w:fldChar w:fldCharType="end"/>
      </w:r>
    </w:p>
    <w:p w14:paraId="00E257F0" w14:textId="2041268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5.1.107</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_Toc69982857 \h </w:instrText>
      </w:r>
      <w:r>
        <w:fldChar w:fldCharType="separate"/>
      </w:r>
      <w:r>
        <w:t>99</w:t>
      </w:r>
      <w:r>
        <w:fldChar w:fldCharType="end"/>
      </w:r>
    </w:p>
    <w:p w14:paraId="06544405" w14:textId="3AA41C0D"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5.1.108</w:t>
      </w:r>
      <w:r>
        <w:rPr>
          <w:rFonts w:asciiTheme="minorHAnsi" w:eastAsiaTheme="minorEastAsia" w:hAnsiTheme="minorHAnsi" w:cstheme="minorBidi"/>
          <w:sz w:val="22"/>
          <w:szCs w:val="22"/>
          <w:lang w:val="en-US"/>
        </w:rPr>
        <w:tab/>
      </w:r>
      <w:r w:rsidRPr="00F75001">
        <w:rPr>
          <w:rFonts w:cs="Arial"/>
          <w:lang w:val="en-US"/>
        </w:rPr>
        <w:t>DC_14-30-66_n66</w:t>
      </w:r>
      <w:r>
        <w:tab/>
      </w:r>
      <w:r>
        <w:fldChar w:fldCharType="begin"/>
      </w:r>
      <w:r>
        <w:instrText xml:space="preserve"> PAGEREF _Toc69982858 \h </w:instrText>
      </w:r>
      <w:r>
        <w:fldChar w:fldCharType="separate"/>
      </w:r>
      <w:r>
        <w:t>99</w:t>
      </w:r>
      <w:r>
        <w:fldChar w:fldCharType="end"/>
      </w:r>
    </w:p>
    <w:p w14:paraId="69C21F46" w14:textId="7D9D68D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5.1.108</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_Toc69982859 \h </w:instrText>
      </w:r>
      <w:r>
        <w:fldChar w:fldCharType="separate"/>
      </w:r>
      <w:r>
        <w:t>99</w:t>
      </w:r>
      <w:r>
        <w:fldChar w:fldCharType="end"/>
      </w:r>
    </w:p>
    <w:p w14:paraId="5736B340" w14:textId="44F8EF6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_Toc69982860 \h </w:instrText>
      </w:r>
      <w:r>
        <w:fldChar w:fldCharType="separate"/>
      </w:r>
      <w:r>
        <w:t>100</w:t>
      </w:r>
      <w:r>
        <w:fldChar w:fldCharType="end"/>
      </w:r>
    </w:p>
    <w:p w14:paraId="688791A3" w14:textId="0211097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5.1.108.</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_Toc69982861 \h </w:instrText>
      </w:r>
      <w:r>
        <w:fldChar w:fldCharType="separate"/>
      </w:r>
      <w:r>
        <w:t>100</w:t>
      </w:r>
      <w:r>
        <w:fldChar w:fldCharType="end"/>
      </w:r>
    </w:p>
    <w:p w14:paraId="33EB0FEE" w14:textId="1D69A8D1"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5.1.108</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_Toc69982862 \h </w:instrText>
      </w:r>
      <w:r>
        <w:fldChar w:fldCharType="separate"/>
      </w:r>
      <w:r>
        <w:t>100</w:t>
      </w:r>
      <w:r>
        <w:fldChar w:fldCharType="end"/>
      </w:r>
    </w:p>
    <w:p w14:paraId="5BCEDEA6" w14:textId="2344284E"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5.1.109</w:t>
      </w:r>
      <w:r>
        <w:rPr>
          <w:rFonts w:asciiTheme="minorHAnsi" w:eastAsiaTheme="minorEastAsia" w:hAnsiTheme="minorHAnsi" w:cstheme="minorBidi"/>
          <w:sz w:val="22"/>
          <w:szCs w:val="22"/>
          <w:lang w:val="en-US"/>
        </w:rPr>
        <w:tab/>
      </w:r>
      <w:r w:rsidRPr="00F75001">
        <w:rPr>
          <w:rFonts w:cs="Arial"/>
          <w:lang w:val="en-US"/>
        </w:rPr>
        <w:t>DC_14-30-66_n2</w:t>
      </w:r>
      <w:r>
        <w:tab/>
      </w:r>
      <w:r>
        <w:fldChar w:fldCharType="begin"/>
      </w:r>
      <w:r>
        <w:instrText xml:space="preserve"> PAGEREF _Toc69982863 \h </w:instrText>
      </w:r>
      <w:r>
        <w:fldChar w:fldCharType="separate"/>
      </w:r>
      <w:r>
        <w:t>100</w:t>
      </w:r>
      <w:r>
        <w:fldChar w:fldCharType="end"/>
      </w:r>
    </w:p>
    <w:p w14:paraId="2A406132" w14:textId="051A044B"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5.1.109</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_Toc69982864 \h </w:instrText>
      </w:r>
      <w:r>
        <w:fldChar w:fldCharType="separate"/>
      </w:r>
      <w:r>
        <w:t>100</w:t>
      </w:r>
      <w:r>
        <w:fldChar w:fldCharType="end"/>
      </w:r>
    </w:p>
    <w:p w14:paraId="02DD7B4F" w14:textId="1E4FB97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_Toc69982865 \h </w:instrText>
      </w:r>
      <w:r>
        <w:fldChar w:fldCharType="separate"/>
      </w:r>
      <w:r>
        <w:t>101</w:t>
      </w:r>
      <w:r>
        <w:fldChar w:fldCharType="end"/>
      </w:r>
    </w:p>
    <w:p w14:paraId="05D02566" w14:textId="099BA7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5.1.109.</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_Toc69982866 \h </w:instrText>
      </w:r>
      <w:r>
        <w:fldChar w:fldCharType="separate"/>
      </w:r>
      <w:r>
        <w:t>101</w:t>
      </w:r>
      <w:r>
        <w:fldChar w:fldCharType="end"/>
      </w:r>
    </w:p>
    <w:p w14:paraId="1D37672B" w14:textId="54C53276"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5.1.109</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_Toc69982867 \h </w:instrText>
      </w:r>
      <w:r>
        <w:fldChar w:fldCharType="separate"/>
      </w:r>
      <w:r>
        <w:t>101</w:t>
      </w:r>
      <w:r>
        <w:fldChar w:fldCharType="end"/>
      </w:r>
    </w:p>
    <w:p w14:paraId="717D8E10" w14:textId="5F7ED1BD"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5.1.110</w:t>
      </w:r>
      <w:r>
        <w:rPr>
          <w:rFonts w:asciiTheme="minorHAnsi" w:eastAsiaTheme="minorEastAsia" w:hAnsiTheme="minorHAnsi" w:cstheme="minorBidi"/>
          <w:sz w:val="22"/>
          <w:szCs w:val="22"/>
          <w:lang w:val="en-US"/>
        </w:rPr>
        <w:tab/>
      </w:r>
      <w:r w:rsidRPr="00F75001">
        <w:rPr>
          <w:rFonts w:cs="Arial"/>
          <w:lang w:val="en-US"/>
        </w:rPr>
        <w:t>DC_2-2-14-30_n66</w:t>
      </w:r>
      <w:r>
        <w:tab/>
      </w:r>
      <w:r>
        <w:fldChar w:fldCharType="begin"/>
      </w:r>
      <w:r>
        <w:instrText xml:space="preserve"> PAGEREF _Toc69982868 \h </w:instrText>
      </w:r>
      <w:r>
        <w:fldChar w:fldCharType="separate"/>
      </w:r>
      <w:r>
        <w:t>101</w:t>
      </w:r>
      <w:r>
        <w:fldChar w:fldCharType="end"/>
      </w:r>
    </w:p>
    <w:p w14:paraId="78BFE845" w14:textId="59F101FB"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5.1.110</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_Toc69982869 \h </w:instrText>
      </w:r>
      <w:r>
        <w:fldChar w:fldCharType="separate"/>
      </w:r>
      <w:r>
        <w:t>101</w:t>
      </w:r>
      <w:r>
        <w:fldChar w:fldCharType="end"/>
      </w:r>
    </w:p>
    <w:p w14:paraId="753E893D" w14:textId="4288AC8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_Toc69982870 \h </w:instrText>
      </w:r>
      <w:r>
        <w:fldChar w:fldCharType="separate"/>
      </w:r>
      <w:r>
        <w:t>102</w:t>
      </w:r>
      <w:r>
        <w:fldChar w:fldCharType="end"/>
      </w:r>
    </w:p>
    <w:p w14:paraId="7B23D1D5" w14:textId="04543FD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5.1.110.</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_Toc69982871 \h </w:instrText>
      </w:r>
      <w:r>
        <w:fldChar w:fldCharType="separate"/>
      </w:r>
      <w:r>
        <w:t>102</w:t>
      </w:r>
      <w:r>
        <w:fldChar w:fldCharType="end"/>
      </w:r>
    </w:p>
    <w:p w14:paraId="2835CF24" w14:textId="499479A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5.1.110</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_Toc69982872 \h </w:instrText>
      </w:r>
      <w:r>
        <w:fldChar w:fldCharType="separate"/>
      </w:r>
      <w:r>
        <w:t>102</w:t>
      </w:r>
      <w:r>
        <w:fldChar w:fldCharType="end"/>
      </w:r>
    </w:p>
    <w:p w14:paraId="33586E2C" w14:textId="7CC1F8C5"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5.1.111</w:t>
      </w:r>
      <w:r>
        <w:rPr>
          <w:rFonts w:asciiTheme="minorHAnsi" w:eastAsiaTheme="minorEastAsia" w:hAnsiTheme="minorHAnsi" w:cstheme="minorBidi"/>
          <w:sz w:val="22"/>
          <w:szCs w:val="22"/>
          <w:lang w:val="en-US"/>
        </w:rPr>
        <w:tab/>
      </w:r>
      <w:r w:rsidRPr="00F75001">
        <w:rPr>
          <w:rFonts w:cs="Arial"/>
          <w:lang w:val="en-US"/>
        </w:rPr>
        <w:t>DC_1-3-7_n3</w:t>
      </w:r>
      <w:r>
        <w:tab/>
      </w:r>
      <w:r>
        <w:fldChar w:fldCharType="begin"/>
      </w:r>
      <w:r>
        <w:instrText xml:space="preserve"> PAGEREF _Toc69982873 \h </w:instrText>
      </w:r>
      <w:r>
        <w:fldChar w:fldCharType="separate"/>
      </w:r>
      <w:r>
        <w:t>103</w:t>
      </w:r>
      <w:r>
        <w:fldChar w:fldCharType="end"/>
      </w:r>
    </w:p>
    <w:p w14:paraId="62875C82" w14:textId="10082A2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_Toc69982874 \h </w:instrText>
      </w:r>
      <w:r>
        <w:fldChar w:fldCharType="separate"/>
      </w:r>
      <w:r>
        <w:t>103</w:t>
      </w:r>
      <w:r>
        <w:fldChar w:fldCharType="end"/>
      </w:r>
    </w:p>
    <w:p w14:paraId="7DF4CED9" w14:textId="1D9F937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_Toc69982875 \h </w:instrText>
      </w:r>
      <w:r>
        <w:fldChar w:fldCharType="separate"/>
      </w:r>
      <w:r>
        <w:t>103</w:t>
      </w:r>
      <w:r>
        <w:fldChar w:fldCharType="end"/>
      </w:r>
    </w:p>
    <w:p w14:paraId="33B0630E" w14:textId="422E793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_Toc69982876 \h </w:instrText>
      </w:r>
      <w:r>
        <w:fldChar w:fldCharType="separate"/>
      </w:r>
      <w:r>
        <w:t>103</w:t>
      </w:r>
      <w:r>
        <w:fldChar w:fldCharType="end"/>
      </w:r>
    </w:p>
    <w:p w14:paraId="10D4CC42" w14:textId="5BF6CA1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_Toc69982877 \h </w:instrText>
      </w:r>
      <w:r>
        <w:fldChar w:fldCharType="separate"/>
      </w:r>
      <w:r>
        <w:t>103</w:t>
      </w:r>
      <w:r>
        <w:fldChar w:fldCharType="end"/>
      </w:r>
    </w:p>
    <w:p w14:paraId="4EACADFB" w14:textId="08C4A2A8"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5.1.112</w:t>
      </w:r>
      <w:r>
        <w:rPr>
          <w:rFonts w:asciiTheme="minorHAnsi" w:eastAsiaTheme="minorEastAsia" w:hAnsiTheme="minorHAnsi" w:cstheme="minorBidi"/>
          <w:sz w:val="22"/>
          <w:szCs w:val="22"/>
          <w:lang w:val="en-US"/>
        </w:rPr>
        <w:tab/>
      </w:r>
      <w:r w:rsidRPr="00F75001">
        <w:rPr>
          <w:rFonts w:cs="Arial"/>
          <w:lang w:val="en-US"/>
        </w:rPr>
        <w:t>1-3-28_n3</w:t>
      </w:r>
      <w:r>
        <w:tab/>
      </w:r>
      <w:r>
        <w:fldChar w:fldCharType="begin"/>
      </w:r>
      <w:r>
        <w:instrText xml:space="preserve"> PAGEREF _Toc69982878 \h </w:instrText>
      </w:r>
      <w:r>
        <w:fldChar w:fldCharType="separate"/>
      </w:r>
      <w:r>
        <w:t>104</w:t>
      </w:r>
      <w:r>
        <w:fldChar w:fldCharType="end"/>
      </w:r>
    </w:p>
    <w:p w14:paraId="519B6441" w14:textId="25EAD1D9"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_Toc69982879 \h </w:instrText>
      </w:r>
      <w:r>
        <w:fldChar w:fldCharType="separate"/>
      </w:r>
      <w:r>
        <w:t>104</w:t>
      </w:r>
      <w:r>
        <w:fldChar w:fldCharType="end"/>
      </w:r>
    </w:p>
    <w:p w14:paraId="5161E4EF" w14:textId="4D41434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_Toc69982880 \h </w:instrText>
      </w:r>
      <w:r>
        <w:fldChar w:fldCharType="separate"/>
      </w:r>
      <w:r>
        <w:t>104</w:t>
      </w:r>
      <w:r>
        <w:fldChar w:fldCharType="end"/>
      </w:r>
    </w:p>
    <w:p w14:paraId="33987E11" w14:textId="474456C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_Toc69982881 \h </w:instrText>
      </w:r>
      <w:r>
        <w:fldChar w:fldCharType="separate"/>
      </w:r>
      <w:r>
        <w:t>104</w:t>
      </w:r>
      <w:r>
        <w:fldChar w:fldCharType="end"/>
      </w:r>
    </w:p>
    <w:p w14:paraId="7C291276" w14:textId="468C2652"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_Toc69982882 \h </w:instrText>
      </w:r>
      <w:r>
        <w:fldChar w:fldCharType="separate"/>
      </w:r>
      <w:r>
        <w:t>104</w:t>
      </w:r>
      <w:r>
        <w:fldChar w:fldCharType="end"/>
      </w:r>
    </w:p>
    <w:p w14:paraId="4EB63339" w14:textId="579CCD87"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5.1.113</w:t>
      </w:r>
      <w:r>
        <w:rPr>
          <w:rFonts w:asciiTheme="minorHAnsi" w:eastAsiaTheme="minorEastAsia" w:hAnsiTheme="minorHAnsi" w:cstheme="minorBidi"/>
          <w:sz w:val="22"/>
          <w:szCs w:val="22"/>
          <w:lang w:val="en-US"/>
        </w:rPr>
        <w:tab/>
      </w:r>
      <w:r w:rsidRPr="00F75001">
        <w:rPr>
          <w:rFonts w:cs="Arial"/>
          <w:lang w:val="en-US"/>
        </w:rPr>
        <w:t>3-7-28_n3</w:t>
      </w:r>
      <w:r>
        <w:tab/>
      </w:r>
      <w:r>
        <w:fldChar w:fldCharType="begin"/>
      </w:r>
      <w:r>
        <w:instrText xml:space="preserve"> PAGEREF _Toc69982883 \h </w:instrText>
      </w:r>
      <w:r>
        <w:fldChar w:fldCharType="separate"/>
      </w:r>
      <w:r>
        <w:t>105</w:t>
      </w:r>
      <w:r>
        <w:fldChar w:fldCharType="end"/>
      </w:r>
    </w:p>
    <w:p w14:paraId="3ED80360" w14:textId="560C9D8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_Toc69982884 \h </w:instrText>
      </w:r>
      <w:r>
        <w:fldChar w:fldCharType="separate"/>
      </w:r>
      <w:r>
        <w:t>105</w:t>
      </w:r>
      <w:r>
        <w:fldChar w:fldCharType="end"/>
      </w:r>
    </w:p>
    <w:p w14:paraId="00064269" w14:textId="333D095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_Toc69982885 \h </w:instrText>
      </w:r>
      <w:r>
        <w:fldChar w:fldCharType="separate"/>
      </w:r>
      <w:r>
        <w:t>105</w:t>
      </w:r>
      <w:r>
        <w:fldChar w:fldCharType="end"/>
      </w:r>
    </w:p>
    <w:p w14:paraId="0B2E6308" w14:textId="4EB978F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_Toc69982886 \h </w:instrText>
      </w:r>
      <w:r>
        <w:fldChar w:fldCharType="separate"/>
      </w:r>
      <w:r>
        <w:t>105</w:t>
      </w:r>
      <w:r>
        <w:fldChar w:fldCharType="end"/>
      </w:r>
    </w:p>
    <w:p w14:paraId="0D99D5D2" w14:textId="5F6CA4F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_Toc69982887 \h </w:instrText>
      </w:r>
      <w:r>
        <w:fldChar w:fldCharType="separate"/>
      </w:r>
      <w:r>
        <w:t>105</w:t>
      </w:r>
      <w:r>
        <w:fldChar w:fldCharType="end"/>
      </w:r>
    </w:p>
    <w:p w14:paraId="61AC84FD" w14:textId="48D61560"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5.1.114</w:t>
      </w:r>
      <w:r>
        <w:rPr>
          <w:rFonts w:asciiTheme="minorHAnsi" w:eastAsiaTheme="minorEastAsia" w:hAnsiTheme="minorHAnsi" w:cstheme="minorBidi"/>
          <w:sz w:val="22"/>
          <w:szCs w:val="22"/>
          <w:lang w:val="en-US"/>
        </w:rPr>
        <w:tab/>
      </w:r>
      <w:r w:rsidRPr="00F75001">
        <w:rPr>
          <w:rFonts w:cs="Arial"/>
          <w:lang w:val="en-US"/>
        </w:rPr>
        <w:t>DC_2-29-66_n260</w:t>
      </w:r>
      <w:r>
        <w:tab/>
      </w:r>
      <w:r>
        <w:fldChar w:fldCharType="begin"/>
      </w:r>
      <w:r>
        <w:instrText xml:space="preserve"> PAGEREF _Toc69982888 \h </w:instrText>
      </w:r>
      <w:r>
        <w:fldChar w:fldCharType="separate"/>
      </w:r>
      <w:r>
        <w:t>106</w:t>
      </w:r>
      <w:r>
        <w:fldChar w:fldCharType="end"/>
      </w:r>
    </w:p>
    <w:p w14:paraId="3276D24B" w14:textId="5A484E09"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_Toc69982889 \h </w:instrText>
      </w:r>
      <w:r>
        <w:fldChar w:fldCharType="separate"/>
      </w:r>
      <w:r>
        <w:t>106</w:t>
      </w:r>
      <w:r>
        <w:fldChar w:fldCharType="end"/>
      </w:r>
    </w:p>
    <w:p w14:paraId="136E5C98" w14:textId="76922A3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_Toc69982890 \h </w:instrText>
      </w:r>
      <w:r>
        <w:fldChar w:fldCharType="separate"/>
      </w:r>
      <w:r>
        <w:t>106</w:t>
      </w:r>
      <w:r>
        <w:fldChar w:fldCharType="end"/>
      </w:r>
    </w:p>
    <w:p w14:paraId="0BE2E26D" w14:textId="0FEB5BB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_Toc69982891 \h </w:instrText>
      </w:r>
      <w:r>
        <w:fldChar w:fldCharType="separate"/>
      </w:r>
      <w:r>
        <w:t>106</w:t>
      </w:r>
      <w:r>
        <w:fldChar w:fldCharType="end"/>
      </w:r>
    </w:p>
    <w:p w14:paraId="1A1533B6" w14:textId="304769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_Toc69982892 \h </w:instrText>
      </w:r>
      <w:r>
        <w:fldChar w:fldCharType="separate"/>
      </w:r>
      <w:r>
        <w:t>106</w:t>
      </w:r>
      <w:r>
        <w:fldChar w:fldCharType="end"/>
      </w:r>
    </w:p>
    <w:p w14:paraId="3A6D84DD" w14:textId="059B3D8B"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5.1.115</w:t>
      </w:r>
      <w:r>
        <w:rPr>
          <w:rFonts w:asciiTheme="minorHAnsi" w:eastAsiaTheme="minorEastAsia" w:hAnsiTheme="minorHAnsi" w:cstheme="minorBidi"/>
          <w:sz w:val="22"/>
          <w:szCs w:val="22"/>
          <w:lang w:val="en-US"/>
        </w:rPr>
        <w:tab/>
      </w:r>
      <w:r w:rsidRPr="00F75001">
        <w:rPr>
          <w:rFonts w:cs="Arial"/>
          <w:lang w:val="en-US"/>
        </w:rPr>
        <w:t>DC_2-46-66_n260</w:t>
      </w:r>
      <w:r>
        <w:tab/>
      </w:r>
      <w:r>
        <w:fldChar w:fldCharType="begin"/>
      </w:r>
      <w:r>
        <w:instrText xml:space="preserve"> PAGEREF _Toc69982893 \h </w:instrText>
      </w:r>
      <w:r>
        <w:fldChar w:fldCharType="separate"/>
      </w:r>
      <w:r>
        <w:t>107</w:t>
      </w:r>
      <w:r>
        <w:fldChar w:fldCharType="end"/>
      </w:r>
    </w:p>
    <w:p w14:paraId="168EF186" w14:textId="2C19CE7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_Toc69982894 \h </w:instrText>
      </w:r>
      <w:r>
        <w:fldChar w:fldCharType="separate"/>
      </w:r>
      <w:r>
        <w:t>107</w:t>
      </w:r>
      <w:r>
        <w:fldChar w:fldCharType="end"/>
      </w:r>
    </w:p>
    <w:p w14:paraId="04D44FFD" w14:textId="6E2E4C0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_Toc69982895 \h </w:instrText>
      </w:r>
      <w:r>
        <w:fldChar w:fldCharType="separate"/>
      </w:r>
      <w:r>
        <w:t>107</w:t>
      </w:r>
      <w:r>
        <w:fldChar w:fldCharType="end"/>
      </w:r>
    </w:p>
    <w:p w14:paraId="600D5A20" w14:textId="6D41233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_Toc69982896 \h </w:instrText>
      </w:r>
      <w:r>
        <w:fldChar w:fldCharType="separate"/>
      </w:r>
      <w:r>
        <w:t>109</w:t>
      </w:r>
      <w:r>
        <w:fldChar w:fldCharType="end"/>
      </w:r>
    </w:p>
    <w:p w14:paraId="7B4766D2" w14:textId="57E26278"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_Toc69982897 \h </w:instrText>
      </w:r>
      <w:r>
        <w:fldChar w:fldCharType="separate"/>
      </w:r>
      <w:r>
        <w:t>109</w:t>
      </w:r>
      <w:r>
        <w:fldChar w:fldCharType="end"/>
      </w:r>
    </w:p>
    <w:p w14:paraId="7D408763" w14:textId="0DD69D73"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5.1.116</w:t>
      </w:r>
      <w:r>
        <w:rPr>
          <w:rFonts w:asciiTheme="minorHAnsi" w:eastAsiaTheme="minorEastAsia" w:hAnsiTheme="minorHAnsi" w:cstheme="minorBidi"/>
          <w:sz w:val="22"/>
          <w:szCs w:val="22"/>
          <w:lang w:val="en-US"/>
        </w:rPr>
        <w:tab/>
      </w:r>
      <w:r w:rsidRPr="00F75001">
        <w:rPr>
          <w:rFonts w:cs="Arial"/>
          <w:lang w:val="en-US"/>
        </w:rPr>
        <w:t>DC_29-30-66_n260</w:t>
      </w:r>
      <w:r>
        <w:tab/>
      </w:r>
      <w:r>
        <w:fldChar w:fldCharType="begin"/>
      </w:r>
      <w:r>
        <w:instrText xml:space="preserve"> PAGEREF _Toc69982898 \h </w:instrText>
      </w:r>
      <w:r>
        <w:fldChar w:fldCharType="separate"/>
      </w:r>
      <w:r>
        <w:t>109</w:t>
      </w:r>
      <w:r>
        <w:fldChar w:fldCharType="end"/>
      </w:r>
    </w:p>
    <w:p w14:paraId="2F96DFF8" w14:textId="1FA13D2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_Toc69982899 \h </w:instrText>
      </w:r>
      <w:r>
        <w:fldChar w:fldCharType="separate"/>
      </w:r>
      <w:r>
        <w:t>109</w:t>
      </w:r>
      <w:r>
        <w:fldChar w:fldCharType="end"/>
      </w:r>
    </w:p>
    <w:p w14:paraId="4A1B0270" w14:textId="78B6764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_Toc69982900 \h </w:instrText>
      </w:r>
      <w:r>
        <w:fldChar w:fldCharType="separate"/>
      </w:r>
      <w:r>
        <w:t>110</w:t>
      </w:r>
      <w:r>
        <w:fldChar w:fldCharType="end"/>
      </w:r>
    </w:p>
    <w:p w14:paraId="09395842" w14:textId="387B3A73"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_Toc69982901 \h </w:instrText>
      </w:r>
      <w:r>
        <w:fldChar w:fldCharType="separate"/>
      </w:r>
      <w:r>
        <w:t>110</w:t>
      </w:r>
      <w:r>
        <w:fldChar w:fldCharType="end"/>
      </w:r>
    </w:p>
    <w:p w14:paraId="77FBA015" w14:textId="05F5A8B6" w:rsidR="00F44E90" w:rsidRDefault="00F44E90">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_Toc69982902 \h </w:instrText>
      </w:r>
      <w:r>
        <w:fldChar w:fldCharType="separate"/>
      </w:r>
      <w:r>
        <w:t>111</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69982507"/>
      <w:bookmarkEnd w:id="16"/>
      <w:r w:rsidRPr="004D3578">
        <w:t>Foreword</w:t>
      </w:r>
      <w:bookmarkEnd w:id="17"/>
      <w:bookmarkEnd w:id="18"/>
      <w:bookmarkEnd w:id="19"/>
      <w:bookmarkEnd w:id="20"/>
      <w:bookmarkEnd w:id="21"/>
      <w:bookmarkEnd w:id="22"/>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49450046"/>
      <w:bookmarkStart w:id="30" w:name="_Toc49450104"/>
      <w:bookmarkStart w:id="31" w:name="_Toc49450164"/>
      <w:bookmarkStart w:id="32" w:name="_Toc49450331"/>
      <w:bookmarkStart w:id="33" w:name="_Toc49450397"/>
      <w:bookmarkStart w:id="34" w:name="_Toc49450773"/>
      <w:bookmarkStart w:id="35" w:name="_Toc49522540"/>
      <w:bookmarkStart w:id="36" w:name="_Toc49522963"/>
      <w:bookmarkStart w:id="37" w:name="_Toc69982508"/>
      <w:bookmarkEnd w:id="28"/>
      <w:r w:rsidRPr="004D3578">
        <w:t>1</w:t>
      </w:r>
      <w:r w:rsidRPr="004D3578">
        <w:tab/>
        <w:t>Scope</w:t>
      </w:r>
      <w:bookmarkEnd w:id="29"/>
      <w:bookmarkEnd w:id="30"/>
      <w:bookmarkEnd w:id="31"/>
      <w:bookmarkEnd w:id="32"/>
      <w:bookmarkEnd w:id="33"/>
      <w:bookmarkEnd w:id="34"/>
      <w:bookmarkEnd w:id="35"/>
      <w:bookmarkEnd w:id="36"/>
      <w:bookmarkEnd w:id="37"/>
    </w:p>
    <w:p w14:paraId="20DE4803" w14:textId="37D5A786" w:rsidR="00F843FF" w:rsidRPr="004D3578" w:rsidRDefault="00F843FF" w:rsidP="00F843FF">
      <w:bookmarkStart w:id="38" w:name="references"/>
      <w:bookmarkEnd w:id="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9" w:name="_Toc49450047"/>
      <w:bookmarkStart w:id="40" w:name="_Toc49450105"/>
      <w:bookmarkStart w:id="41" w:name="_Toc49450165"/>
      <w:bookmarkStart w:id="42" w:name="_Toc49450332"/>
      <w:bookmarkStart w:id="43" w:name="_Toc49450398"/>
      <w:bookmarkStart w:id="44" w:name="_Toc49450774"/>
      <w:bookmarkStart w:id="45" w:name="_Toc49522541"/>
      <w:bookmarkStart w:id="46" w:name="_Toc49522964"/>
      <w:bookmarkStart w:id="47" w:name="_Toc69982509"/>
      <w:r w:rsidRPr="004D3578">
        <w:t>2</w:t>
      </w:r>
      <w:r w:rsidRPr="004D3578">
        <w:tab/>
        <w:t>References</w:t>
      </w:r>
      <w:bookmarkEnd w:id="39"/>
      <w:bookmarkEnd w:id="40"/>
      <w:bookmarkEnd w:id="41"/>
      <w:bookmarkEnd w:id="42"/>
      <w:bookmarkEnd w:id="43"/>
      <w:bookmarkEnd w:id="44"/>
      <w:bookmarkEnd w:id="45"/>
      <w:bookmarkEnd w:id="46"/>
      <w:bookmarkEnd w:id="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8" w:name="definitions"/>
      <w:bookmarkEnd w:id="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49" w:name="_Toc49450048"/>
      <w:bookmarkStart w:id="50" w:name="_Toc49450106"/>
      <w:bookmarkStart w:id="51" w:name="_Toc49450166"/>
      <w:bookmarkStart w:id="52" w:name="_Toc49450333"/>
      <w:bookmarkStart w:id="53" w:name="_Toc49450399"/>
      <w:bookmarkStart w:id="54" w:name="_Toc49450775"/>
      <w:bookmarkStart w:id="55" w:name="_Toc49522542"/>
      <w:bookmarkStart w:id="56" w:name="_Toc49522965"/>
      <w:bookmarkStart w:id="57" w:name="_Toc69982510"/>
      <w:r w:rsidRPr="004D3578">
        <w:t>3</w:t>
      </w:r>
      <w:r w:rsidRPr="004D3578">
        <w:tab/>
        <w:t>Definitions</w:t>
      </w:r>
      <w:r>
        <w:t xml:space="preserve"> of terms, symbols and abbreviations</w:t>
      </w:r>
      <w:bookmarkEnd w:id="49"/>
      <w:bookmarkEnd w:id="50"/>
      <w:bookmarkEnd w:id="51"/>
      <w:bookmarkEnd w:id="52"/>
      <w:bookmarkEnd w:id="53"/>
      <w:bookmarkEnd w:id="54"/>
      <w:bookmarkEnd w:id="55"/>
      <w:bookmarkEnd w:id="56"/>
      <w:bookmarkEnd w:id="57"/>
    </w:p>
    <w:p w14:paraId="1C07A413" w14:textId="77777777" w:rsidR="00166B56" w:rsidRPr="004D3578" w:rsidRDefault="00166B56" w:rsidP="00166B56">
      <w:pPr>
        <w:pStyle w:val="Heading2"/>
      </w:pPr>
      <w:bookmarkStart w:id="58" w:name="_Toc49450049"/>
      <w:bookmarkStart w:id="59" w:name="_Toc49450107"/>
      <w:bookmarkStart w:id="60" w:name="_Toc49450167"/>
      <w:bookmarkStart w:id="61" w:name="_Toc49450334"/>
      <w:bookmarkStart w:id="62" w:name="_Toc49450400"/>
      <w:bookmarkStart w:id="63" w:name="_Toc49450776"/>
      <w:bookmarkStart w:id="64" w:name="_Toc49522543"/>
      <w:bookmarkStart w:id="65" w:name="_Toc49522966"/>
      <w:bookmarkStart w:id="66" w:name="_Toc69982511"/>
      <w:r w:rsidRPr="004D3578">
        <w:t>3.1</w:t>
      </w:r>
      <w:r w:rsidRPr="004D3578">
        <w:tab/>
      </w:r>
      <w:r>
        <w:t>Terms</w:t>
      </w:r>
      <w:bookmarkEnd w:id="58"/>
      <w:bookmarkEnd w:id="59"/>
      <w:bookmarkEnd w:id="60"/>
      <w:bookmarkEnd w:id="61"/>
      <w:bookmarkEnd w:id="62"/>
      <w:bookmarkEnd w:id="63"/>
      <w:bookmarkEnd w:id="64"/>
      <w:bookmarkEnd w:id="65"/>
      <w:bookmarkEnd w:id="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7" w:name="_Toc49450050"/>
      <w:bookmarkStart w:id="68" w:name="_Toc49450108"/>
      <w:bookmarkStart w:id="69" w:name="_Toc49450168"/>
      <w:bookmarkStart w:id="70" w:name="_Toc49450335"/>
      <w:bookmarkStart w:id="71" w:name="_Toc49450401"/>
      <w:bookmarkStart w:id="72" w:name="_Toc49450777"/>
      <w:bookmarkStart w:id="73" w:name="_Toc49522544"/>
      <w:bookmarkStart w:id="74" w:name="_Toc49522967"/>
      <w:bookmarkStart w:id="75" w:name="_Toc69982512"/>
      <w:r w:rsidRPr="004D3578">
        <w:t>3.2</w:t>
      </w:r>
      <w:r w:rsidRPr="004D3578">
        <w:tab/>
        <w:t>Symbols</w:t>
      </w:r>
      <w:bookmarkEnd w:id="67"/>
      <w:bookmarkEnd w:id="68"/>
      <w:bookmarkEnd w:id="69"/>
      <w:bookmarkEnd w:id="70"/>
      <w:bookmarkEnd w:id="71"/>
      <w:bookmarkEnd w:id="72"/>
      <w:bookmarkEnd w:id="73"/>
      <w:bookmarkEnd w:id="74"/>
      <w:bookmarkEnd w:id="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6" w:name="_Toc49450051"/>
      <w:bookmarkStart w:id="77" w:name="_Toc49450109"/>
      <w:bookmarkStart w:id="78" w:name="_Toc49450169"/>
      <w:bookmarkStart w:id="79" w:name="_Toc49450336"/>
      <w:bookmarkStart w:id="80" w:name="_Toc49450402"/>
      <w:bookmarkStart w:id="81" w:name="_Toc49450778"/>
      <w:bookmarkStart w:id="82" w:name="_Toc49522545"/>
      <w:bookmarkStart w:id="83" w:name="_Toc49522968"/>
      <w:bookmarkStart w:id="84" w:name="_Toc69982513"/>
      <w:r w:rsidRPr="004D3578">
        <w:t>3.3</w:t>
      </w:r>
      <w:r w:rsidRPr="004D3578">
        <w:tab/>
        <w:t>Abbreviations</w:t>
      </w:r>
      <w:bookmarkEnd w:id="76"/>
      <w:bookmarkEnd w:id="77"/>
      <w:bookmarkEnd w:id="78"/>
      <w:bookmarkEnd w:id="79"/>
      <w:bookmarkEnd w:id="80"/>
      <w:bookmarkEnd w:id="81"/>
      <w:bookmarkEnd w:id="82"/>
      <w:bookmarkEnd w:id="83"/>
      <w:bookmarkEnd w:id="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5" w:name="clause4"/>
      <w:bookmarkStart w:id="86" w:name="_Toc49450052"/>
      <w:bookmarkStart w:id="87" w:name="_Toc49450110"/>
      <w:bookmarkStart w:id="88" w:name="_Toc49450170"/>
      <w:bookmarkStart w:id="89" w:name="_Toc49450337"/>
      <w:bookmarkStart w:id="90" w:name="_Toc49450403"/>
      <w:bookmarkStart w:id="91" w:name="_Toc49450779"/>
      <w:bookmarkStart w:id="92" w:name="_Toc49522546"/>
      <w:bookmarkStart w:id="93" w:name="_Toc49522969"/>
      <w:bookmarkStart w:id="94" w:name="_Toc69982514"/>
      <w:bookmarkEnd w:id="85"/>
      <w:r w:rsidRPr="004D3578">
        <w:t>4</w:t>
      </w:r>
      <w:r w:rsidRPr="004D3578">
        <w:tab/>
      </w:r>
      <w:r>
        <w:t>Background</w:t>
      </w:r>
      <w:bookmarkEnd w:id="86"/>
      <w:bookmarkEnd w:id="87"/>
      <w:bookmarkEnd w:id="88"/>
      <w:bookmarkEnd w:id="89"/>
      <w:bookmarkEnd w:id="90"/>
      <w:bookmarkEnd w:id="91"/>
      <w:bookmarkEnd w:id="92"/>
      <w:bookmarkEnd w:id="93"/>
      <w:bookmarkEnd w:id="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5" w:name="_Toc49450053"/>
      <w:bookmarkStart w:id="96" w:name="_Toc49450111"/>
      <w:bookmarkStart w:id="97" w:name="_Toc49450171"/>
      <w:bookmarkStart w:id="98" w:name="_Toc49450338"/>
      <w:bookmarkStart w:id="99" w:name="_Toc49450404"/>
      <w:bookmarkStart w:id="100" w:name="_Toc49450780"/>
      <w:bookmarkStart w:id="101" w:name="_Toc49522547"/>
      <w:bookmarkStart w:id="102" w:name="_Toc49522970"/>
      <w:bookmarkStart w:id="103" w:name="_Toc69982515"/>
      <w:r w:rsidRPr="004D3578">
        <w:t>4.1</w:t>
      </w:r>
      <w:r w:rsidRPr="004D3578">
        <w:tab/>
      </w:r>
      <w:r>
        <w:t>TR maintenance</w:t>
      </w:r>
      <w:bookmarkEnd w:id="95"/>
      <w:bookmarkEnd w:id="96"/>
      <w:bookmarkEnd w:id="97"/>
      <w:bookmarkEnd w:id="98"/>
      <w:bookmarkEnd w:id="99"/>
      <w:bookmarkEnd w:id="100"/>
      <w:bookmarkEnd w:id="101"/>
      <w:bookmarkEnd w:id="102"/>
      <w:bookmarkEnd w:id="1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4" w:name="startOfAnnexes"/>
      <w:bookmarkStart w:id="105" w:name="_Toc518368622"/>
      <w:bookmarkStart w:id="106" w:name="_Toc8387782"/>
      <w:bookmarkStart w:id="107" w:name="_Toc8388504"/>
      <w:bookmarkStart w:id="108" w:name="_Toc8388691"/>
      <w:bookmarkStart w:id="109" w:name="_Toc40090271"/>
      <w:bookmarkStart w:id="110" w:name="_Toc41911538"/>
      <w:bookmarkStart w:id="111" w:name="_Toc46998012"/>
      <w:bookmarkStart w:id="112" w:name="_Toc49450054"/>
      <w:bookmarkStart w:id="113" w:name="_Toc49450112"/>
      <w:bookmarkStart w:id="114" w:name="_Toc49450172"/>
      <w:bookmarkStart w:id="115" w:name="_Toc49450339"/>
      <w:bookmarkStart w:id="116" w:name="_Toc49450405"/>
      <w:bookmarkStart w:id="117" w:name="_Toc49450781"/>
      <w:bookmarkStart w:id="118" w:name="_Toc49522548"/>
      <w:bookmarkStart w:id="119" w:name="_Toc49522971"/>
      <w:bookmarkStart w:id="120" w:name="_Toc69982516"/>
      <w:bookmarkStart w:id="121" w:name="_Toc521480329"/>
      <w:bookmarkStart w:id="122" w:name="_Toc23151708"/>
      <w:bookmarkStart w:id="123" w:name="_Toc42864999"/>
      <w:bookmarkStart w:id="124" w:name="_Toc46234182"/>
      <w:bookmarkStart w:id="125" w:name="_Toc46235159"/>
      <w:bookmarkEnd w:id="1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6" w:name="_Toc8387783"/>
      <w:bookmarkStart w:id="127" w:name="_Toc8388505"/>
      <w:bookmarkStart w:id="128" w:name="_Toc8388692"/>
      <w:bookmarkStart w:id="129" w:name="_Toc40090272"/>
      <w:bookmarkStart w:id="130" w:name="_Toc41911539"/>
      <w:bookmarkStart w:id="131" w:name="_Toc46998013"/>
      <w:bookmarkStart w:id="132" w:name="_Toc49450055"/>
      <w:bookmarkStart w:id="133" w:name="_Toc49450113"/>
      <w:bookmarkStart w:id="134" w:name="_Toc49450173"/>
      <w:bookmarkStart w:id="135" w:name="_Toc49450340"/>
      <w:bookmarkStart w:id="136" w:name="_Toc49450406"/>
      <w:bookmarkStart w:id="137" w:name="_Toc49450782"/>
      <w:bookmarkStart w:id="138" w:name="_Toc49522549"/>
      <w:bookmarkStart w:id="139" w:name="_Toc49522972"/>
      <w:bookmarkStart w:id="140" w:name="_Toc69982517"/>
      <w:r w:rsidRPr="00940479">
        <w:t>5.</w:t>
      </w:r>
      <w:r w:rsidRPr="00940479">
        <w:rPr>
          <w:rFonts w:hint="eastAsia"/>
        </w:rPr>
        <w:t>1</w:t>
      </w:r>
      <w:r w:rsidRPr="00940479">
        <w:tab/>
        <w:t>Inter-band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9E3D1F" w14:textId="4D84428B" w:rsidR="00015B9D" w:rsidRDefault="00015B9D" w:rsidP="00015B9D">
      <w:pPr>
        <w:pStyle w:val="Heading2"/>
      </w:pPr>
      <w:bookmarkStart w:id="141" w:name="_Toc23151842"/>
      <w:bookmarkStart w:id="142" w:name="_Toc28349107"/>
      <w:bookmarkStart w:id="143" w:name="_Toc49450056"/>
      <w:bookmarkStart w:id="144" w:name="_Toc49450114"/>
      <w:bookmarkStart w:id="145" w:name="_Toc49450174"/>
      <w:bookmarkStart w:id="146" w:name="_Toc49450341"/>
      <w:bookmarkStart w:id="147" w:name="_Toc49450407"/>
      <w:bookmarkStart w:id="148" w:name="_Toc49450783"/>
      <w:bookmarkStart w:id="149" w:name="_Toc49522550"/>
      <w:bookmarkStart w:id="150" w:name="_Toc49522973"/>
      <w:bookmarkStart w:id="151" w:name="_Toc69982518"/>
      <w:bookmarkEnd w:id="121"/>
      <w:bookmarkEnd w:id="122"/>
      <w:bookmarkEnd w:id="123"/>
      <w:bookmarkEnd w:id="124"/>
      <w:bookmarkEnd w:id="125"/>
      <w:r>
        <w:t>5.1.1</w:t>
      </w:r>
      <w:r w:rsidRPr="001359FF">
        <w:tab/>
      </w:r>
      <w:r>
        <w:t>DC_1-3_(n)41</w:t>
      </w:r>
      <w:bookmarkEnd w:id="141"/>
      <w:bookmarkEnd w:id="142"/>
      <w:bookmarkEnd w:id="143"/>
      <w:bookmarkEnd w:id="144"/>
      <w:bookmarkEnd w:id="145"/>
      <w:bookmarkEnd w:id="146"/>
      <w:bookmarkEnd w:id="147"/>
      <w:bookmarkEnd w:id="148"/>
      <w:bookmarkEnd w:id="149"/>
      <w:bookmarkEnd w:id="150"/>
      <w:bookmarkEnd w:id="1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3" w:name="_Toc37164473"/>
      <w:bookmarkStart w:id="154" w:name="_Toc49450057"/>
      <w:bookmarkStart w:id="155" w:name="_Toc49450115"/>
      <w:bookmarkStart w:id="156" w:name="_Toc49450175"/>
      <w:bookmarkStart w:id="157" w:name="_Toc49450342"/>
      <w:bookmarkStart w:id="158" w:name="_Toc49450408"/>
      <w:bookmarkStart w:id="159" w:name="_Toc49450784"/>
      <w:bookmarkStart w:id="160" w:name="_Toc49522551"/>
      <w:bookmarkStart w:id="161" w:name="_Toc49522974"/>
      <w:bookmarkStart w:id="162" w:name="_Toc69982519"/>
      <w:r>
        <w:rPr>
          <w:rFonts w:hint="eastAsia"/>
          <w:lang w:eastAsia="zh-CN"/>
        </w:rPr>
        <w:t>5.1.1</w:t>
      </w:r>
      <w:r>
        <w:t>.</w:t>
      </w:r>
      <w:r>
        <w:rPr>
          <w:rFonts w:hint="eastAsia"/>
          <w:lang w:eastAsia="zh-CN"/>
        </w:rPr>
        <w:t>2</w:t>
      </w:r>
      <w:r>
        <w:tab/>
      </w:r>
      <w:r>
        <w:rPr>
          <w:rFonts w:hint="eastAsia"/>
          <w:lang w:eastAsia="zh-CN"/>
        </w:rPr>
        <w:tab/>
      </w:r>
      <w:r>
        <w:t>∆TIB and ∆RIB values</w:t>
      </w:r>
      <w:bookmarkEnd w:id="153"/>
      <w:bookmarkEnd w:id="154"/>
      <w:bookmarkEnd w:id="155"/>
      <w:bookmarkEnd w:id="156"/>
      <w:bookmarkEnd w:id="157"/>
      <w:bookmarkEnd w:id="158"/>
      <w:bookmarkEnd w:id="159"/>
      <w:bookmarkEnd w:id="160"/>
      <w:bookmarkEnd w:id="161"/>
      <w:bookmarkEnd w:id="1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3" w:name="_Toc37164474"/>
      <w:bookmarkStart w:id="164" w:name="_Toc49450176"/>
      <w:bookmarkStart w:id="165" w:name="_Toc49450343"/>
      <w:bookmarkStart w:id="166" w:name="_Toc49450409"/>
      <w:bookmarkStart w:id="167" w:name="_Toc49450785"/>
      <w:bookmarkStart w:id="168" w:name="_Toc49522552"/>
      <w:bookmarkStart w:id="169" w:name="_Toc49522975"/>
      <w:bookmarkStart w:id="170" w:name="_Toc6998252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bookmarkEnd w:id="1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 w:name="_Toc523818654"/>
      <w:bookmarkStart w:id="172" w:name="_Toc527980764"/>
      <w:bookmarkStart w:id="173" w:name="_Toc531771278"/>
      <w:bookmarkStart w:id="174" w:name="_Toc19190800"/>
      <w:bookmarkStart w:id="175" w:name="_Toc26272368"/>
      <w:bookmarkStart w:id="176" w:name="_Toc49450058"/>
      <w:bookmarkStart w:id="177" w:name="_Toc49450116"/>
      <w:bookmarkStart w:id="178" w:name="_Toc49450177"/>
      <w:bookmarkStart w:id="179" w:name="_Toc49450344"/>
      <w:bookmarkStart w:id="180" w:name="_Toc49450410"/>
      <w:bookmarkStart w:id="181" w:name="_Toc49450786"/>
      <w:bookmarkStart w:id="182" w:name="_Toc49522553"/>
      <w:bookmarkStart w:id="183" w:name="_Toc49522976"/>
      <w:bookmarkStart w:id="184" w:name="_Toc69982521"/>
      <w:r>
        <w:rPr>
          <w:rFonts w:hint="eastAsia"/>
          <w:lang w:eastAsia="ja-JP"/>
        </w:rPr>
        <w:t>5.1.2</w:t>
      </w:r>
      <w:r>
        <w:tab/>
      </w:r>
      <w:r>
        <w:tab/>
        <w:t>DC_</w:t>
      </w:r>
      <w:r>
        <w:rPr>
          <w:rFonts w:hint="eastAsia"/>
          <w:lang w:eastAsia="ja-JP"/>
        </w:rPr>
        <w:t>1-</w:t>
      </w:r>
      <w:r>
        <w:t>3-41_n</w:t>
      </w:r>
      <w:bookmarkEnd w:id="171"/>
      <w:bookmarkEnd w:id="172"/>
      <w:bookmarkEnd w:id="173"/>
      <w:bookmarkEnd w:id="174"/>
      <w:bookmarkEnd w:id="175"/>
      <w:r>
        <w:rPr>
          <w:rFonts w:hint="eastAsia"/>
          <w:lang w:eastAsia="zh-CN"/>
        </w:rPr>
        <w:t>28</w:t>
      </w:r>
      <w:bookmarkEnd w:id="176"/>
      <w:bookmarkEnd w:id="177"/>
      <w:bookmarkEnd w:id="178"/>
      <w:bookmarkEnd w:id="179"/>
      <w:bookmarkEnd w:id="180"/>
      <w:bookmarkEnd w:id="181"/>
      <w:bookmarkEnd w:id="182"/>
      <w:bookmarkEnd w:id="183"/>
      <w:bookmarkEnd w:id="184"/>
    </w:p>
    <w:p w14:paraId="2D8BAF98" w14:textId="77777777" w:rsidR="0029225B" w:rsidRDefault="00015B9D" w:rsidP="0029225B">
      <w:pPr>
        <w:pStyle w:val="Heading3"/>
        <w:tabs>
          <w:tab w:val="left" w:pos="420"/>
        </w:tabs>
        <w:ind w:left="0" w:firstLine="0"/>
      </w:pPr>
      <w:bookmarkStart w:id="185" w:name="_Toc527980766"/>
      <w:bookmarkStart w:id="186" w:name="_Toc531771280"/>
      <w:bookmarkStart w:id="187" w:name="_Toc19190802"/>
      <w:bookmarkStart w:id="188" w:name="_Toc26272370"/>
      <w:bookmarkStart w:id="189" w:name="_Toc49450059"/>
      <w:bookmarkStart w:id="190" w:name="_Toc49450117"/>
      <w:bookmarkStart w:id="191" w:name="_Toc49450178"/>
      <w:bookmarkStart w:id="192" w:name="_Toc49450345"/>
      <w:bookmarkStart w:id="193" w:name="_Toc49450411"/>
      <w:bookmarkStart w:id="194" w:name="_Toc49450787"/>
      <w:bookmarkStart w:id="195" w:name="_Toc49522554"/>
      <w:bookmarkStart w:id="196" w:name="_Toc49522977"/>
      <w:bookmarkStart w:id="197" w:name="_Toc6998252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8" w:name="_Toc527980767"/>
      <w:bookmarkStart w:id="199" w:name="_Toc531771281"/>
      <w:bookmarkStart w:id="200" w:name="_Toc19190803"/>
      <w:bookmarkStart w:id="201" w:name="_Toc26272371"/>
      <w:bookmarkStart w:id="202" w:name="_Toc49450060"/>
      <w:bookmarkStart w:id="203" w:name="_Toc49450118"/>
      <w:bookmarkStart w:id="204" w:name="_Toc49450179"/>
      <w:bookmarkStart w:id="205" w:name="_Toc49450346"/>
      <w:bookmarkStart w:id="206" w:name="_Toc49450412"/>
      <w:bookmarkStart w:id="207" w:name="_Toc49450788"/>
      <w:bookmarkStart w:id="208" w:name="_Toc49522555"/>
      <w:bookmarkStart w:id="209" w:name="_Toc49522978"/>
      <w:bookmarkStart w:id="210" w:name="_Toc69982523"/>
      <w:r>
        <w:rPr>
          <w:rFonts w:hint="eastAsia"/>
          <w:lang w:eastAsia="ja-JP"/>
        </w:rPr>
        <w:t>5.1.2</w:t>
      </w:r>
      <w:r>
        <w:t>.</w:t>
      </w:r>
      <w:r>
        <w:rPr>
          <w:rFonts w:hint="eastAsia"/>
          <w:lang w:eastAsia="zh-CN"/>
        </w:rPr>
        <w:t>2</w:t>
      </w:r>
      <w:r>
        <w:tab/>
        <w:t>∆TIB and ∆RIB values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1" w:name="_Toc49450180"/>
      <w:bookmarkStart w:id="212" w:name="_Toc49450347"/>
      <w:bookmarkStart w:id="213" w:name="_Toc49450413"/>
      <w:bookmarkStart w:id="214" w:name="_Toc49450789"/>
      <w:bookmarkStart w:id="215" w:name="_Toc49522556"/>
      <w:bookmarkStart w:id="216" w:name="_Toc49522979"/>
      <w:bookmarkStart w:id="217" w:name="_Toc6998252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1"/>
      <w:bookmarkEnd w:id="212"/>
      <w:bookmarkEnd w:id="213"/>
      <w:bookmarkEnd w:id="214"/>
      <w:bookmarkEnd w:id="215"/>
      <w:bookmarkEnd w:id="216"/>
      <w:bookmarkEnd w:id="2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8" w:name="_Toc23151732"/>
      <w:bookmarkStart w:id="219" w:name="_Toc42865022"/>
      <w:bookmarkStart w:id="220" w:name="_Toc46234205"/>
      <w:bookmarkStart w:id="221" w:name="_Toc46235182"/>
      <w:bookmarkStart w:id="222" w:name="_Toc49450061"/>
      <w:bookmarkStart w:id="223" w:name="_Toc49450119"/>
      <w:bookmarkStart w:id="224" w:name="_Toc49450181"/>
      <w:bookmarkStart w:id="225" w:name="_Toc49450348"/>
      <w:bookmarkStart w:id="226" w:name="_Toc49450414"/>
      <w:bookmarkStart w:id="227" w:name="_Toc49450790"/>
      <w:bookmarkStart w:id="228" w:name="_Toc49522557"/>
      <w:bookmarkStart w:id="229" w:name="_Toc49522980"/>
      <w:bookmarkStart w:id="230" w:name="_Toc69982525"/>
      <w:r>
        <w:rPr>
          <w:lang w:eastAsia="ja-JP"/>
        </w:rPr>
        <w:t>5.1.3</w:t>
      </w:r>
      <w:r w:rsidRPr="00F8125B">
        <w:rPr>
          <w:lang w:eastAsia="ja-JP"/>
        </w:rPr>
        <w:tab/>
      </w:r>
      <w:bookmarkEnd w:id="218"/>
      <w:bookmarkEnd w:id="219"/>
      <w:bookmarkEnd w:id="220"/>
      <w:bookmarkEnd w:id="2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2"/>
      <w:bookmarkEnd w:id="223"/>
      <w:bookmarkEnd w:id="224"/>
      <w:bookmarkEnd w:id="225"/>
      <w:bookmarkEnd w:id="226"/>
      <w:bookmarkEnd w:id="227"/>
      <w:bookmarkEnd w:id="228"/>
      <w:bookmarkEnd w:id="229"/>
      <w:bookmarkEnd w:id="230"/>
    </w:p>
    <w:p w14:paraId="65B3B618" w14:textId="77777777" w:rsidR="0029225B" w:rsidRDefault="00015B9D" w:rsidP="0029225B">
      <w:pPr>
        <w:pStyle w:val="Heading3"/>
        <w:tabs>
          <w:tab w:val="left" w:pos="420"/>
        </w:tabs>
        <w:ind w:left="0" w:firstLine="0"/>
      </w:pPr>
      <w:bookmarkStart w:id="231" w:name="_Toc49450182"/>
      <w:bookmarkStart w:id="232" w:name="_Toc49450349"/>
      <w:bookmarkStart w:id="233" w:name="_Toc49450415"/>
      <w:bookmarkStart w:id="234" w:name="_Toc49450791"/>
      <w:bookmarkStart w:id="235" w:name="_Toc49522558"/>
      <w:bookmarkStart w:id="236" w:name="_Toc49522981"/>
      <w:bookmarkStart w:id="237" w:name="_Toc6998252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1"/>
      <w:bookmarkEnd w:id="232"/>
      <w:bookmarkEnd w:id="233"/>
      <w:bookmarkEnd w:id="234"/>
      <w:bookmarkEnd w:id="235"/>
      <w:bookmarkEnd w:id="236"/>
      <w:bookmarkEnd w:id="2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8" w:name="_Toc49450183"/>
      <w:bookmarkStart w:id="239" w:name="_Toc49450350"/>
      <w:bookmarkStart w:id="240" w:name="_Toc49450416"/>
      <w:bookmarkStart w:id="241" w:name="_Toc49450792"/>
      <w:bookmarkStart w:id="242" w:name="_Toc49522559"/>
      <w:bookmarkStart w:id="243" w:name="_Toc49522982"/>
      <w:bookmarkStart w:id="244" w:name="_Toc6998252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8"/>
      <w:bookmarkEnd w:id="239"/>
      <w:bookmarkEnd w:id="240"/>
      <w:bookmarkEnd w:id="241"/>
      <w:bookmarkEnd w:id="242"/>
      <w:bookmarkEnd w:id="243"/>
      <w:bookmarkEnd w:id="2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5" w:name="_Toc49450184"/>
      <w:bookmarkStart w:id="246" w:name="_Toc49450351"/>
      <w:bookmarkStart w:id="247" w:name="_Toc49450417"/>
      <w:bookmarkStart w:id="248" w:name="_Toc49450793"/>
      <w:bookmarkStart w:id="249" w:name="_Toc49522560"/>
      <w:bookmarkStart w:id="250" w:name="_Toc49522983"/>
      <w:bookmarkStart w:id="251" w:name="_Toc6998252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5"/>
      <w:bookmarkEnd w:id="246"/>
      <w:bookmarkEnd w:id="247"/>
      <w:bookmarkEnd w:id="248"/>
      <w:bookmarkEnd w:id="249"/>
      <w:bookmarkEnd w:id="250"/>
      <w:bookmarkEnd w:id="2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2" w:name="_Toc49450062"/>
      <w:bookmarkStart w:id="253" w:name="_Toc49450120"/>
      <w:bookmarkStart w:id="254" w:name="_Toc49450185"/>
      <w:bookmarkStart w:id="255" w:name="_Toc49450352"/>
      <w:bookmarkStart w:id="256" w:name="_Toc49450418"/>
      <w:bookmarkStart w:id="257" w:name="_Toc49450794"/>
      <w:bookmarkStart w:id="258" w:name="_Toc49522561"/>
      <w:bookmarkStart w:id="259" w:name="_Toc49522984"/>
      <w:bookmarkStart w:id="260" w:name="_Toc6998252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2"/>
      <w:bookmarkEnd w:id="253"/>
      <w:bookmarkEnd w:id="254"/>
      <w:bookmarkEnd w:id="255"/>
      <w:bookmarkEnd w:id="256"/>
      <w:bookmarkEnd w:id="257"/>
      <w:bookmarkEnd w:id="258"/>
      <w:bookmarkEnd w:id="259"/>
      <w:bookmarkEnd w:id="260"/>
    </w:p>
    <w:p w14:paraId="074638ED" w14:textId="77777777" w:rsidR="0029225B" w:rsidRDefault="00015B9D" w:rsidP="0029225B">
      <w:pPr>
        <w:pStyle w:val="Heading3"/>
        <w:tabs>
          <w:tab w:val="left" w:pos="420"/>
        </w:tabs>
        <w:ind w:left="0" w:firstLine="0"/>
      </w:pPr>
      <w:bookmarkStart w:id="261" w:name="_Toc49450353"/>
      <w:bookmarkStart w:id="262" w:name="_Toc49450419"/>
      <w:bookmarkStart w:id="263" w:name="_Toc49450795"/>
      <w:bookmarkStart w:id="264" w:name="_Toc49522562"/>
      <w:bookmarkStart w:id="265" w:name="_Toc49522985"/>
      <w:bookmarkStart w:id="266" w:name="_Toc6998253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1"/>
      <w:bookmarkEnd w:id="262"/>
      <w:bookmarkEnd w:id="263"/>
      <w:bookmarkEnd w:id="264"/>
      <w:bookmarkEnd w:id="265"/>
      <w:bookmarkEnd w:id="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7" w:name="_Toc49450354"/>
      <w:bookmarkStart w:id="268" w:name="_Toc49450420"/>
      <w:bookmarkStart w:id="269" w:name="_Toc49450796"/>
      <w:bookmarkStart w:id="270" w:name="_Toc49522563"/>
      <w:bookmarkStart w:id="271" w:name="_Toc49522986"/>
      <w:bookmarkStart w:id="272" w:name="_Toc69982531"/>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7"/>
      <w:bookmarkEnd w:id="268"/>
      <w:bookmarkEnd w:id="269"/>
      <w:bookmarkEnd w:id="270"/>
      <w:bookmarkEnd w:id="271"/>
      <w:bookmarkEnd w:id="2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3" w:name="_Toc49450355"/>
      <w:bookmarkStart w:id="274" w:name="_Toc49450421"/>
      <w:bookmarkStart w:id="275" w:name="_Toc49450797"/>
      <w:bookmarkStart w:id="276" w:name="_Toc49522564"/>
      <w:bookmarkStart w:id="277" w:name="_Toc49522987"/>
      <w:bookmarkStart w:id="278" w:name="_Toc6998253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3"/>
      <w:bookmarkEnd w:id="274"/>
      <w:bookmarkEnd w:id="275"/>
      <w:bookmarkEnd w:id="276"/>
      <w:bookmarkEnd w:id="277"/>
      <w:bookmarkEnd w:id="2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79" w:name="_Toc49450063"/>
      <w:bookmarkStart w:id="280" w:name="_Toc49450121"/>
      <w:bookmarkStart w:id="281" w:name="_Toc49450186"/>
      <w:bookmarkStart w:id="282" w:name="_Toc49450356"/>
      <w:bookmarkStart w:id="283" w:name="_Toc49450422"/>
      <w:bookmarkStart w:id="284" w:name="_Toc49450798"/>
      <w:bookmarkStart w:id="285" w:name="_Toc49522565"/>
      <w:bookmarkStart w:id="286" w:name="_Toc49522988"/>
      <w:bookmarkStart w:id="287" w:name="_Toc69982533"/>
      <w:bookmarkStart w:id="2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79"/>
      <w:bookmarkEnd w:id="280"/>
      <w:bookmarkEnd w:id="281"/>
      <w:bookmarkEnd w:id="282"/>
      <w:bookmarkEnd w:id="283"/>
      <w:bookmarkEnd w:id="284"/>
      <w:bookmarkEnd w:id="285"/>
      <w:bookmarkEnd w:id="286"/>
      <w:bookmarkEnd w:id="287"/>
    </w:p>
    <w:p w14:paraId="0091468A" w14:textId="77777777" w:rsidR="0029225B" w:rsidRDefault="00015B9D" w:rsidP="0029225B">
      <w:pPr>
        <w:pStyle w:val="Heading3"/>
        <w:tabs>
          <w:tab w:val="left" w:pos="420"/>
        </w:tabs>
        <w:ind w:left="0" w:firstLine="0"/>
      </w:pPr>
      <w:bookmarkStart w:id="289" w:name="_Toc49450357"/>
      <w:bookmarkStart w:id="290" w:name="_Toc49450423"/>
      <w:bookmarkStart w:id="291" w:name="_Toc49450799"/>
      <w:bookmarkStart w:id="292" w:name="_Toc49522566"/>
      <w:bookmarkStart w:id="293" w:name="_Toc49522989"/>
      <w:bookmarkStart w:id="294" w:name="_Toc6998253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9"/>
      <w:bookmarkEnd w:id="290"/>
      <w:bookmarkEnd w:id="291"/>
      <w:bookmarkEnd w:id="292"/>
      <w:bookmarkEnd w:id="293"/>
      <w:bookmarkEnd w:id="2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5" w:name="_Toc49450358"/>
      <w:bookmarkStart w:id="296" w:name="_Toc49450424"/>
      <w:bookmarkStart w:id="297" w:name="_Toc49450800"/>
      <w:bookmarkStart w:id="298" w:name="_Toc49522567"/>
      <w:bookmarkStart w:id="299" w:name="_Toc49522990"/>
      <w:bookmarkStart w:id="300" w:name="_Toc6998253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5"/>
      <w:bookmarkEnd w:id="296"/>
      <w:bookmarkEnd w:id="297"/>
      <w:bookmarkEnd w:id="298"/>
      <w:bookmarkEnd w:id="299"/>
      <w:bookmarkEnd w:id="3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1" w:name="_Toc49450359"/>
      <w:bookmarkStart w:id="302" w:name="_Toc49450425"/>
      <w:bookmarkStart w:id="303" w:name="_Toc49450801"/>
      <w:bookmarkStart w:id="304" w:name="_Toc49522568"/>
      <w:bookmarkStart w:id="305" w:name="_Toc49522991"/>
      <w:bookmarkStart w:id="306" w:name="_Toc69982536"/>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1"/>
      <w:bookmarkEnd w:id="302"/>
      <w:bookmarkEnd w:id="303"/>
      <w:bookmarkEnd w:id="304"/>
      <w:bookmarkEnd w:id="305"/>
      <w:bookmarkEnd w:id="3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7" w:name="_Toc47508865"/>
      <w:bookmarkStart w:id="308" w:name="_Toc49450064"/>
      <w:bookmarkStart w:id="309" w:name="_Toc49450122"/>
      <w:bookmarkStart w:id="310" w:name="_Toc49450187"/>
      <w:bookmarkStart w:id="311" w:name="_Toc49450360"/>
      <w:bookmarkStart w:id="312" w:name="_Toc49450426"/>
      <w:bookmarkStart w:id="313" w:name="_Toc49450802"/>
      <w:bookmarkStart w:id="314" w:name="_Toc49522569"/>
      <w:bookmarkStart w:id="315" w:name="_Toc49522992"/>
      <w:bookmarkStart w:id="316" w:name="_Toc69982537"/>
      <w:bookmarkEnd w:id="288"/>
      <w:r>
        <w:t>5.1.6</w:t>
      </w:r>
      <w:r w:rsidRPr="00940479">
        <w:tab/>
      </w:r>
      <w:bookmarkEnd w:id="307"/>
      <w:r w:rsidRPr="00590C4B">
        <w:t>DC_3-19-42_n1</w:t>
      </w:r>
      <w:bookmarkEnd w:id="308"/>
      <w:bookmarkEnd w:id="309"/>
      <w:bookmarkEnd w:id="310"/>
      <w:bookmarkEnd w:id="311"/>
      <w:bookmarkEnd w:id="312"/>
      <w:bookmarkEnd w:id="313"/>
      <w:bookmarkEnd w:id="314"/>
      <w:bookmarkEnd w:id="315"/>
      <w:bookmarkEnd w:id="316"/>
    </w:p>
    <w:p w14:paraId="24931D9F" w14:textId="77777777" w:rsidR="0029225B" w:rsidRDefault="00015B9D" w:rsidP="0029225B">
      <w:pPr>
        <w:pStyle w:val="Heading3"/>
        <w:tabs>
          <w:tab w:val="left" w:pos="420"/>
        </w:tabs>
        <w:ind w:left="0" w:firstLine="0"/>
      </w:pPr>
      <w:bookmarkStart w:id="317" w:name="_Toc47508866"/>
      <w:bookmarkStart w:id="318" w:name="_Toc49450065"/>
      <w:bookmarkStart w:id="319" w:name="_Toc49450123"/>
      <w:bookmarkStart w:id="320" w:name="_Toc49450188"/>
      <w:bookmarkStart w:id="321" w:name="_Toc49450361"/>
      <w:bookmarkStart w:id="322" w:name="_Toc49450427"/>
      <w:bookmarkStart w:id="323" w:name="_Toc49450803"/>
      <w:bookmarkStart w:id="324" w:name="_Toc49522570"/>
      <w:bookmarkStart w:id="325" w:name="_Toc49522993"/>
      <w:bookmarkStart w:id="326" w:name="_Toc69982538"/>
      <w:r>
        <w:t>5.1.6</w:t>
      </w:r>
      <w:r w:rsidRPr="00940479">
        <w:t>.1</w:t>
      </w:r>
      <w:r w:rsidRPr="00940479">
        <w:tab/>
        <w:t>Configuration for EN-</w:t>
      </w:r>
      <w:r w:rsidRPr="00940479">
        <w:rPr>
          <w:rFonts w:hint="eastAsia"/>
        </w:rPr>
        <w:t>DC</w:t>
      </w:r>
      <w:bookmarkEnd w:id="317"/>
      <w:bookmarkEnd w:id="318"/>
      <w:bookmarkEnd w:id="319"/>
      <w:bookmarkEnd w:id="320"/>
      <w:bookmarkEnd w:id="321"/>
      <w:bookmarkEnd w:id="322"/>
      <w:bookmarkEnd w:id="323"/>
      <w:bookmarkEnd w:id="324"/>
      <w:bookmarkEnd w:id="325"/>
      <w:bookmarkEnd w:id="3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7" w:name="_Toc47508867"/>
      <w:bookmarkStart w:id="328" w:name="_Toc49450066"/>
      <w:bookmarkStart w:id="329" w:name="_Toc49450124"/>
      <w:bookmarkStart w:id="330" w:name="_Toc49450189"/>
      <w:bookmarkStart w:id="331" w:name="_Toc49450362"/>
      <w:bookmarkStart w:id="332" w:name="_Toc49450428"/>
      <w:bookmarkStart w:id="333" w:name="_Toc49450804"/>
      <w:bookmarkStart w:id="334" w:name="_Toc49522571"/>
      <w:bookmarkStart w:id="335" w:name="_Toc49522994"/>
      <w:bookmarkStart w:id="336" w:name="_Toc69982539"/>
      <w:r>
        <w:t>5.1.6</w:t>
      </w:r>
      <w:r w:rsidRPr="00940479">
        <w:t>.2</w:t>
      </w:r>
      <w:r w:rsidRPr="00940479">
        <w:tab/>
        <w:t>∆TIB and ∆RIB values</w:t>
      </w:r>
      <w:bookmarkEnd w:id="327"/>
      <w:bookmarkEnd w:id="328"/>
      <w:bookmarkEnd w:id="329"/>
      <w:bookmarkEnd w:id="330"/>
      <w:bookmarkEnd w:id="331"/>
      <w:bookmarkEnd w:id="332"/>
      <w:bookmarkEnd w:id="333"/>
      <w:bookmarkEnd w:id="334"/>
      <w:bookmarkEnd w:id="335"/>
      <w:bookmarkEnd w:id="3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7" w:name="_Toc47508868"/>
      <w:bookmarkStart w:id="338" w:name="_Toc49450067"/>
      <w:bookmarkStart w:id="339" w:name="_Toc49450125"/>
      <w:bookmarkStart w:id="340" w:name="_Toc49450190"/>
      <w:bookmarkStart w:id="341" w:name="_Toc49450363"/>
      <w:bookmarkStart w:id="342" w:name="_Toc49450429"/>
      <w:bookmarkStart w:id="343" w:name="_Toc49450805"/>
      <w:bookmarkStart w:id="344" w:name="_Toc49522572"/>
      <w:bookmarkStart w:id="345" w:name="_Toc49522995"/>
      <w:bookmarkStart w:id="346" w:name="_Toc69982540"/>
      <w:r>
        <w:t>5.1.6</w:t>
      </w:r>
      <w:r w:rsidRPr="00940479">
        <w:t>.3</w:t>
      </w:r>
      <w:r w:rsidRPr="00940479">
        <w:tab/>
        <w:t>Reference sensitivity exceptions</w:t>
      </w:r>
      <w:bookmarkEnd w:id="337"/>
      <w:bookmarkEnd w:id="338"/>
      <w:bookmarkEnd w:id="339"/>
      <w:bookmarkEnd w:id="340"/>
      <w:bookmarkEnd w:id="341"/>
      <w:bookmarkEnd w:id="342"/>
      <w:bookmarkEnd w:id="343"/>
      <w:bookmarkEnd w:id="344"/>
      <w:bookmarkEnd w:id="345"/>
      <w:bookmarkEnd w:id="3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7" w:name="_Toc49450068"/>
      <w:bookmarkStart w:id="348" w:name="_Toc49450126"/>
      <w:bookmarkStart w:id="349" w:name="_Toc49450191"/>
      <w:bookmarkStart w:id="350" w:name="_Toc49450364"/>
      <w:bookmarkStart w:id="351" w:name="_Toc49450430"/>
      <w:bookmarkStart w:id="352" w:name="_Toc49450806"/>
      <w:bookmarkStart w:id="353" w:name="_Toc49522573"/>
      <w:bookmarkStart w:id="354" w:name="_Toc49522996"/>
      <w:bookmarkStart w:id="355" w:name="_Toc69982541"/>
      <w:r>
        <w:t>5.1.7</w:t>
      </w:r>
      <w:r w:rsidRPr="00940479">
        <w:tab/>
      </w:r>
      <w:r w:rsidRPr="00590C4B">
        <w:t>DC_3-</w:t>
      </w:r>
      <w:r>
        <w:t>21</w:t>
      </w:r>
      <w:r w:rsidRPr="00590C4B">
        <w:t>-42_n1</w:t>
      </w:r>
      <w:bookmarkStart w:id="356" w:name="_Toc49450069"/>
      <w:bookmarkStart w:id="357" w:name="_Toc49450127"/>
      <w:bookmarkStart w:id="358" w:name="_Toc49450192"/>
      <w:bookmarkStart w:id="359" w:name="_Toc49450365"/>
      <w:bookmarkStart w:id="360" w:name="_Toc49450431"/>
      <w:bookmarkStart w:id="361" w:name="_Toc49450807"/>
      <w:bookmarkStart w:id="362" w:name="_Toc49522574"/>
      <w:bookmarkEnd w:id="347"/>
      <w:bookmarkEnd w:id="348"/>
      <w:bookmarkEnd w:id="349"/>
      <w:bookmarkEnd w:id="350"/>
      <w:bookmarkEnd w:id="351"/>
      <w:bookmarkEnd w:id="352"/>
      <w:bookmarkEnd w:id="353"/>
      <w:bookmarkEnd w:id="354"/>
      <w:bookmarkEnd w:id="355"/>
    </w:p>
    <w:p w14:paraId="2552A3D1" w14:textId="5D0CC8E0" w:rsidR="0029225B" w:rsidRDefault="00015B9D" w:rsidP="007B20D1">
      <w:pPr>
        <w:pStyle w:val="Heading3"/>
      </w:pPr>
      <w:bookmarkStart w:id="363" w:name="_Toc49522997"/>
      <w:bookmarkStart w:id="364" w:name="_Toc69982542"/>
      <w:r>
        <w:t>5.1.7</w:t>
      </w:r>
      <w:r w:rsidRPr="00940479">
        <w:t>.1</w:t>
      </w:r>
      <w:r w:rsidRPr="00940479">
        <w:tab/>
        <w:t>Configuration for EN-</w:t>
      </w:r>
      <w:r w:rsidRPr="00940479">
        <w:rPr>
          <w:rFonts w:hint="eastAsia"/>
        </w:rPr>
        <w:t>DC</w:t>
      </w:r>
      <w:bookmarkEnd w:id="356"/>
      <w:bookmarkEnd w:id="357"/>
      <w:bookmarkEnd w:id="358"/>
      <w:bookmarkEnd w:id="359"/>
      <w:bookmarkEnd w:id="360"/>
      <w:bookmarkEnd w:id="361"/>
      <w:bookmarkEnd w:id="362"/>
      <w:bookmarkEnd w:id="363"/>
      <w:bookmarkEnd w:id="3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5" w:name="_Toc49450070"/>
      <w:bookmarkStart w:id="366" w:name="_Toc49450128"/>
      <w:bookmarkStart w:id="367" w:name="_Toc49450193"/>
      <w:bookmarkStart w:id="368" w:name="_Toc49450366"/>
      <w:bookmarkStart w:id="369" w:name="_Toc49450432"/>
      <w:bookmarkStart w:id="370" w:name="_Toc49450808"/>
      <w:bookmarkStart w:id="371" w:name="_Toc49522575"/>
      <w:bookmarkStart w:id="372" w:name="_Toc49522998"/>
      <w:bookmarkStart w:id="373" w:name="_Toc69982543"/>
      <w:r>
        <w:t>5.1.7</w:t>
      </w:r>
      <w:r w:rsidRPr="00940479">
        <w:t>.2</w:t>
      </w:r>
      <w:r w:rsidRPr="00940479">
        <w:tab/>
        <w:t>∆TIB and ∆RIB values</w:t>
      </w:r>
      <w:bookmarkEnd w:id="365"/>
      <w:bookmarkEnd w:id="366"/>
      <w:bookmarkEnd w:id="367"/>
      <w:bookmarkEnd w:id="368"/>
      <w:bookmarkEnd w:id="369"/>
      <w:bookmarkEnd w:id="370"/>
      <w:bookmarkEnd w:id="371"/>
      <w:bookmarkEnd w:id="372"/>
      <w:bookmarkEnd w:id="3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4" w:name="_Toc49450071"/>
      <w:bookmarkStart w:id="375" w:name="_Toc49450129"/>
      <w:bookmarkStart w:id="376" w:name="_Toc49450194"/>
      <w:bookmarkStart w:id="377" w:name="_Toc49450367"/>
      <w:bookmarkStart w:id="378" w:name="_Toc49450433"/>
      <w:bookmarkStart w:id="379" w:name="_Toc49450809"/>
      <w:bookmarkStart w:id="380" w:name="_Toc49522576"/>
      <w:bookmarkStart w:id="381" w:name="_Toc49522999"/>
      <w:bookmarkStart w:id="382" w:name="_Toc69982544"/>
      <w:r>
        <w:t>5.1.7</w:t>
      </w:r>
      <w:r w:rsidRPr="00940479">
        <w:t>.3</w:t>
      </w:r>
      <w:r w:rsidRPr="00940479">
        <w:tab/>
        <w:t>Reference sensitivity exceptions</w:t>
      </w:r>
      <w:bookmarkEnd w:id="374"/>
      <w:bookmarkEnd w:id="375"/>
      <w:bookmarkEnd w:id="376"/>
      <w:bookmarkEnd w:id="377"/>
      <w:bookmarkEnd w:id="378"/>
      <w:bookmarkEnd w:id="379"/>
      <w:bookmarkEnd w:id="380"/>
      <w:bookmarkEnd w:id="381"/>
      <w:bookmarkEnd w:id="3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3" w:name="_Toc49450072"/>
      <w:bookmarkStart w:id="384" w:name="_Toc49450130"/>
      <w:bookmarkStart w:id="385" w:name="_Toc49450195"/>
      <w:bookmarkStart w:id="386" w:name="_Toc49450368"/>
      <w:bookmarkStart w:id="387" w:name="_Toc49450434"/>
      <w:bookmarkStart w:id="388" w:name="_Toc49450810"/>
      <w:bookmarkStart w:id="389" w:name="_Toc49522577"/>
      <w:bookmarkStart w:id="390" w:name="_Toc49523000"/>
      <w:bookmarkStart w:id="391" w:name="_Toc69982545"/>
      <w:r>
        <w:t>5.1.8</w:t>
      </w:r>
      <w:r w:rsidRPr="00940479">
        <w:tab/>
      </w:r>
      <w:r w:rsidRPr="00590C4B">
        <w:t>DC_</w:t>
      </w:r>
      <w:r>
        <w:t>19</w:t>
      </w:r>
      <w:r w:rsidRPr="00590C4B">
        <w:t>-</w:t>
      </w:r>
      <w:r>
        <w:t>21</w:t>
      </w:r>
      <w:r w:rsidRPr="00590C4B">
        <w:t>-42_n1</w:t>
      </w:r>
      <w:bookmarkStart w:id="392" w:name="_Toc49450073"/>
      <w:bookmarkStart w:id="393" w:name="_Toc49450131"/>
      <w:bookmarkStart w:id="394" w:name="_Toc49450196"/>
      <w:bookmarkStart w:id="395" w:name="_Toc49450369"/>
      <w:bookmarkStart w:id="396" w:name="_Toc49450435"/>
      <w:bookmarkStart w:id="397" w:name="_Toc49450811"/>
      <w:bookmarkStart w:id="398" w:name="_Toc49522578"/>
      <w:bookmarkEnd w:id="383"/>
      <w:bookmarkEnd w:id="384"/>
      <w:bookmarkEnd w:id="385"/>
      <w:bookmarkEnd w:id="386"/>
      <w:bookmarkEnd w:id="387"/>
      <w:bookmarkEnd w:id="388"/>
      <w:bookmarkEnd w:id="389"/>
      <w:bookmarkEnd w:id="390"/>
      <w:bookmarkEnd w:id="391"/>
    </w:p>
    <w:p w14:paraId="7CF2F58E" w14:textId="6A92CC2E" w:rsidR="0029225B" w:rsidRDefault="00015B9D" w:rsidP="007B20D1">
      <w:pPr>
        <w:pStyle w:val="Heading3"/>
      </w:pPr>
      <w:bookmarkStart w:id="399" w:name="_Toc49523001"/>
      <w:bookmarkStart w:id="400" w:name="_Toc69982546"/>
      <w:r>
        <w:t>5.1.8</w:t>
      </w:r>
      <w:r w:rsidRPr="00940479">
        <w:t>.1</w:t>
      </w:r>
      <w:r w:rsidRPr="00940479">
        <w:tab/>
        <w:t>Configuration for EN-</w:t>
      </w:r>
      <w:r w:rsidRPr="00940479">
        <w:rPr>
          <w:rFonts w:hint="eastAsia"/>
        </w:rPr>
        <w:t>DC</w:t>
      </w:r>
      <w:bookmarkEnd w:id="392"/>
      <w:bookmarkEnd w:id="393"/>
      <w:bookmarkEnd w:id="394"/>
      <w:bookmarkEnd w:id="395"/>
      <w:bookmarkEnd w:id="396"/>
      <w:bookmarkEnd w:id="397"/>
      <w:bookmarkEnd w:id="398"/>
      <w:bookmarkEnd w:id="399"/>
      <w:bookmarkEnd w:id="4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1" w:name="_Toc49450074"/>
      <w:bookmarkStart w:id="402" w:name="_Toc49450132"/>
      <w:bookmarkStart w:id="403" w:name="_Toc49450197"/>
      <w:bookmarkStart w:id="404" w:name="_Toc49450370"/>
      <w:bookmarkStart w:id="405" w:name="_Toc49450436"/>
      <w:bookmarkStart w:id="406" w:name="_Toc49450812"/>
      <w:bookmarkStart w:id="407" w:name="_Toc49522579"/>
      <w:bookmarkStart w:id="408" w:name="_Toc49523002"/>
      <w:bookmarkStart w:id="409" w:name="_Toc69982547"/>
      <w:r>
        <w:t>5.1.8</w:t>
      </w:r>
      <w:r w:rsidRPr="00940479">
        <w:t>.2</w:t>
      </w:r>
      <w:r w:rsidRPr="00940479">
        <w:tab/>
        <w:t>∆TIB and ∆RIB values</w:t>
      </w:r>
      <w:bookmarkEnd w:id="401"/>
      <w:bookmarkEnd w:id="402"/>
      <w:bookmarkEnd w:id="403"/>
      <w:bookmarkEnd w:id="404"/>
      <w:bookmarkEnd w:id="405"/>
      <w:bookmarkEnd w:id="406"/>
      <w:bookmarkEnd w:id="407"/>
      <w:bookmarkEnd w:id="408"/>
      <w:bookmarkEnd w:id="4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0" w:name="_Toc49450075"/>
      <w:bookmarkStart w:id="411" w:name="_Toc49450133"/>
      <w:bookmarkStart w:id="412" w:name="_Toc49450198"/>
      <w:bookmarkStart w:id="413" w:name="_Toc49450371"/>
      <w:bookmarkStart w:id="414" w:name="_Toc49450437"/>
      <w:bookmarkStart w:id="415" w:name="_Toc49450813"/>
      <w:bookmarkStart w:id="416" w:name="_Toc49522580"/>
      <w:bookmarkStart w:id="417" w:name="_Toc49523003"/>
      <w:bookmarkStart w:id="418" w:name="_Toc69982548"/>
      <w:r>
        <w:t>5.1.8</w:t>
      </w:r>
      <w:r w:rsidRPr="00940479">
        <w:t>.3</w:t>
      </w:r>
      <w:r w:rsidRPr="00940479">
        <w:tab/>
        <w:t>Reference sensitivity exceptions</w:t>
      </w:r>
      <w:bookmarkEnd w:id="410"/>
      <w:bookmarkEnd w:id="411"/>
      <w:bookmarkEnd w:id="412"/>
      <w:bookmarkEnd w:id="413"/>
      <w:bookmarkEnd w:id="414"/>
      <w:bookmarkEnd w:id="415"/>
      <w:bookmarkEnd w:id="416"/>
      <w:bookmarkEnd w:id="417"/>
      <w:bookmarkEnd w:id="4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19" w:name="_Toc14159374"/>
      <w:bookmarkStart w:id="420" w:name="_Toc49450076"/>
      <w:bookmarkStart w:id="421" w:name="_Toc49450134"/>
      <w:bookmarkStart w:id="422" w:name="_Toc49450199"/>
      <w:bookmarkStart w:id="423" w:name="_Toc49450372"/>
      <w:bookmarkStart w:id="424" w:name="_Toc49450438"/>
      <w:bookmarkStart w:id="425" w:name="_Toc49450814"/>
      <w:bookmarkStart w:id="426" w:name="_Toc49522581"/>
      <w:bookmarkStart w:id="427" w:name="_Toc49523004"/>
      <w:bookmarkStart w:id="428" w:name="_Toc69982549"/>
      <w:r>
        <w:rPr>
          <w:rFonts w:hint="eastAsia"/>
          <w:lang w:eastAsia="ja-JP"/>
        </w:rPr>
        <w:t>5.1.9</w:t>
      </w:r>
      <w:r>
        <w:tab/>
      </w:r>
      <w:r>
        <w:tab/>
      </w:r>
      <w:bookmarkEnd w:id="419"/>
      <w:r>
        <w:t>DC_2-28-66_n66</w:t>
      </w:r>
      <w:bookmarkEnd w:id="420"/>
      <w:bookmarkEnd w:id="421"/>
      <w:bookmarkEnd w:id="422"/>
      <w:bookmarkEnd w:id="423"/>
      <w:bookmarkEnd w:id="424"/>
      <w:bookmarkEnd w:id="425"/>
      <w:bookmarkEnd w:id="426"/>
      <w:bookmarkEnd w:id="427"/>
      <w:bookmarkEnd w:id="428"/>
    </w:p>
    <w:p w14:paraId="5EC14549" w14:textId="77777777" w:rsidR="0029225B" w:rsidRDefault="00015B9D" w:rsidP="0029225B">
      <w:pPr>
        <w:pStyle w:val="Heading3"/>
        <w:tabs>
          <w:tab w:val="left" w:pos="420"/>
        </w:tabs>
        <w:ind w:left="0" w:firstLine="0"/>
      </w:pPr>
      <w:bookmarkStart w:id="429" w:name="_Toc527980765"/>
      <w:bookmarkStart w:id="430" w:name="_Toc531771279"/>
      <w:bookmarkStart w:id="431" w:name="_Toc14159375"/>
      <w:bookmarkStart w:id="432" w:name="_Toc49450077"/>
      <w:bookmarkStart w:id="433" w:name="_Toc49450135"/>
      <w:bookmarkStart w:id="434" w:name="_Toc49450200"/>
      <w:bookmarkStart w:id="435" w:name="_Toc49450373"/>
      <w:bookmarkStart w:id="436" w:name="_Toc49450439"/>
      <w:bookmarkStart w:id="437" w:name="_Toc49450815"/>
      <w:bookmarkStart w:id="438" w:name="_Toc49522582"/>
      <w:bookmarkStart w:id="439" w:name="_Toc49523005"/>
      <w:bookmarkStart w:id="440" w:name="_Toc6998255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29"/>
      <w:bookmarkEnd w:id="430"/>
      <w:bookmarkEnd w:id="431"/>
      <w:bookmarkEnd w:id="432"/>
      <w:bookmarkEnd w:id="433"/>
      <w:bookmarkEnd w:id="434"/>
      <w:bookmarkEnd w:id="435"/>
      <w:bookmarkEnd w:id="436"/>
      <w:bookmarkEnd w:id="437"/>
      <w:bookmarkEnd w:id="438"/>
      <w:bookmarkEnd w:id="439"/>
      <w:bookmarkEnd w:id="4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1" w:name="_Toc14159376"/>
      <w:bookmarkStart w:id="442" w:name="_Toc49450078"/>
      <w:bookmarkStart w:id="443" w:name="_Toc49450136"/>
      <w:bookmarkStart w:id="444" w:name="_Toc49450201"/>
      <w:bookmarkStart w:id="445" w:name="_Toc49450374"/>
      <w:bookmarkStart w:id="446" w:name="_Toc49450440"/>
      <w:bookmarkStart w:id="447" w:name="_Toc49450816"/>
      <w:bookmarkStart w:id="448" w:name="_Toc49522583"/>
      <w:bookmarkStart w:id="449" w:name="_Toc49523006"/>
      <w:bookmarkStart w:id="450" w:name="_Toc6998255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1"/>
      <w:bookmarkEnd w:id="442"/>
      <w:bookmarkEnd w:id="443"/>
      <w:bookmarkEnd w:id="444"/>
      <w:bookmarkEnd w:id="445"/>
      <w:bookmarkEnd w:id="446"/>
      <w:bookmarkEnd w:id="447"/>
      <w:bookmarkEnd w:id="448"/>
      <w:bookmarkEnd w:id="449"/>
      <w:bookmarkEnd w:id="4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1" w:name="_Toc14159377"/>
      <w:bookmarkStart w:id="452" w:name="_Toc49450079"/>
      <w:bookmarkStart w:id="453" w:name="_Toc49450137"/>
      <w:bookmarkStart w:id="454" w:name="_Toc49450202"/>
      <w:bookmarkStart w:id="455" w:name="_Toc49450375"/>
      <w:bookmarkStart w:id="456" w:name="_Toc49450441"/>
      <w:bookmarkStart w:id="457" w:name="_Toc49450817"/>
      <w:bookmarkStart w:id="458" w:name="_Toc49522584"/>
      <w:bookmarkStart w:id="459" w:name="_Toc49523007"/>
      <w:bookmarkStart w:id="460" w:name="_Toc69982552"/>
      <w:r>
        <w:rPr>
          <w:rFonts w:hint="eastAsia"/>
          <w:lang w:eastAsia="ja-JP"/>
        </w:rPr>
        <w:t>5.1.9</w:t>
      </w:r>
      <w:r>
        <w:t>.</w:t>
      </w:r>
      <w:r>
        <w:rPr>
          <w:rFonts w:hint="eastAsia"/>
          <w:lang w:eastAsia="ja-JP"/>
        </w:rPr>
        <w:t>3</w:t>
      </w:r>
      <w:r>
        <w:tab/>
        <w:t xml:space="preserve"> ∆TIB and ∆RIB values</w:t>
      </w:r>
      <w:bookmarkEnd w:id="451"/>
      <w:bookmarkEnd w:id="452"/>
      <w:bookmarkEnd w:id="453"/>
      <w:bookmarkEnd w:id="454"/>
      <w:bookmarkEnd w:id="455"/>
      <w:bookmarkEnd w:id="456"/>
      <w:bookmarkEnd w:id="457"/>
      <w:bookmarkEnd w:id="458"/>
      <w:bookmarkEnd w:id="459"/>
      <w:bookmarkEnd w:id="4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2" w:name="_Toc49450080"/>
      <w:bookmarkStart w:id="463" w:name="_Toc49450138"/>
      <w:bookmarkStart w:id="464" w:name="_Toc49450203"/>
      <w:bookmarkStart w:id="465" w:name="_Toc49450376"/>
      <w:bookmarkStart w:id="466" w:name="_Toc49450442"/>
      <w:bookmarkStart w:id="467" w:name="_Toc49450818"/>
      <w:bookmarkStart w:id="468" w:name="_Toc49522585"/>
      <w:bookmarkStart w:id="469" w:name="_Toc49523008"/>
      <w:bookmarkStart w:id="470" w:name="_Toc69982553"/>
      <w:r>
        <w:rPr>
          <w:rFonts w:hint="eastAsia"/>
          <w:lang w:eastAsia="ja-JP"/>
        </w:rPr>
        <w:t>5.1.10</w:t>
      </w:r>
      <w:r>
        <w:tab/>
      </w:r>
      <w:r>
        <w:tab/>
        <w:t>DC_7-28-66_n66</w:t>
      </w:r>
      <w:bookmarkEnd w:id="462"/>
      <w:bookmarkEnd w:id="463"/>
      <w:bookmarkEnd w:id="464"/>
      <w:bookmarkEnd w:id="465"/>
      <w:bookmarkEnd w:id="466"/>
      <w:bookmarkEnd w:id="467"/>
      <w:bookmarkEnd w:id="468"/>
      <w:bookmarkEnd w:id="469"/>
      <w:bookmarkEnd w:id="470"/>
    </w:p>
    <w:p w14:paraId="5F39F1BD" w14:textId="77777777" w:rsidR="0029225B" w:rsidRDefault="00015B9D" w:rsidP="0029225B">
      <w:pPr>
        <w:pStyle w:val="Heading3"/>
        <w:tabs>
          <w:tab w:val="left" w:pos="420"/>
        </w:tabs>
        <w:ind w:left="0" w:firstLine="0"/>
      </w:pPr>
      <w:bookmarkStart w:id="471" w:name="_Toc49450081"/>
      <w:bookmarkStart w:id="472" w:name="_Toc49450139"/>
      <w:bookmarkStart w:id="473" w:name="_Toc49450204"/>
      <w:bookmarkStart w:id="474" w:name="_Toc49450377"/>
      <w:bookmarkStart w:id="475" w:name="_Toc49450443"/>
      <w:bookmarkStart w:id="476" w:name="_Toc49450819"/>
      <w:bookmarkStart w:id="477" w:name="_Toc49522586"/>
      <w:bookmarkStart w:id="478" w:name="_Toc49523009"/>
      <w:bookmarkStart w:id="479" w:name="_Toc6998255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1"/>
      <w:bookmarkEnd w:id="472"/>
      <w:bookmarkEnd w:id="473"/>
      <w:bookmarkEnd w:id="474"/>
      <w:bookmarkEnd w:id="475"/>
      <w:bookmarkEnd w:id="476"/>
      <w:bookmarkEnd w:id="477"/>
      <w:bookmarkEnd w:id="478"/>
      <w:bookmarkEnd w:id="4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0" w:name="_Toc49450082"/>
      <w:bookmarkStart w:id="481" w:name="_Toc49450140"/>
      <w:bookmarkStart w:id="482" w:name="_Toc49450205"/>
      <w:bookmarkStart w:id="483" w:name="_Toc49450378"/>
      <w:bookmarkStart w:id="484" w:name="_Toc49450444"/>
      <w:bookmarkStart w:id="485" w:name="_Toc49450820"/>
      <w:bookmarkStart w:id="486" w:name="_Toc49522587"/>
      <w:bookmarkStart w:id="487" w:name="_Toc49523010"/>
      <w:bookmarkStart w:id="488" w:name="_Toc6998255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0"/>
      <w:bookmarkEnd w:id="481"/>
      <w:bookmarkEnd w:id="482"/>
      <w:bookmarkEnd w:id="483"/>
      <w:bookmarkEnd w:id="484"/>
      <w:bookmarkEnd w:id="485"/>
      <w:bookmarkEnd w:id="486"/>
      <w:bookmarkEnd w:id="487"/>
      <w:bookmarkEnd w:id="4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89" w:name="_Toc49450083"/>
      <w:bookmarkStart w:id="490" w:name="_Toc49450141"/>
      <w:bookmarkStart w:id="491" w:name="_Toc49450206"/>
      <w:bookmarkStart w:id="492" w:name="_Toc49450379"/>
      <w:bookmarkStart w:id="493" w:name="_Toc49450445"/>
      <w:bookmarkStart w:id="494" w:name="_Toc49450821"/>
      <w:bookmarkStart w:id="495" w:name="_Toc49522588"/>
      <w:bookmarkStart w:id="496" w:name="_Toc49523011"/>
      <w:bookmarkStart w:id="497" w:name="_Toc69982556"/>
      <w:r>
        <w:rPr>
          <w:rFonts w:hint="eastAsia"/>
          <w:lang w:eastAsia="ja-JP"/>
        </w:rPr>
        <w:t>5.1.10</w:t>
      </w:r>
      <w:r>
        <w:t>.</w:t>
      </w:r>
      <w:r>
        <w:rPr>
          <w:rFonts w:hint="eastAsia"/>
          <w:lang w:eastAsia="ja-JP"/>
        </w:rPr>
        <w:t>3</w:t>
      </w:r>
      <w:r>
        <w:tab/>
        <w:t xml:space="preserve"> ∆TIB and ∆RIB values</w:t>
      </w:r>
      <w:bookmarkEnd w:id="489"/>
      <w:bookmarkEnd w:id="490"/>
      <w:bookmarkEnd w:id="491"/>
      <w:bookmarkEnd w:id="492"/>
      <w:bookmarkEnd w:id="493"/>
      <w:bookmarkEnd w:id="494"/>
      <w:bookmarkEnd w:id="495"/>
      <w:bookmarkEnd w:id="496"/>
      <w:bookmarkEnd w:id="4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8" w:name="_Toc49450084"/>
      <w:bookmarkStart w:id="499" w:name="_Toc49450142"/>
      <w:bookmarkStart w:id="500" w:name="_Toc49450207"/>
      <w:bookmarkStart w:id="501" w:name="_Toc49450380"/>
      <w:bookmarkStart w:id="502" w:name="_Toc49450446"/>
      <w:bookmarkStart w:id="503" w:name="_Toc49450822"/>
      <w:bookmarkStart w:id="504" w:name="_Toc49522589"/>
      <w:bookmarkStart w:id="505" w:name="_Toc49523012"/>
      <w:bookmarkStart w:id="506" w:name="_Toc69982557"/>
      <w:r>
        <w:rPr>
          <w:rFonts w:hint="eastAsia"/>
          <w:lang w:eastAsia="ja-JP"/>
        </w:rPr>
        <w:t>5.1.11</w:t>
      </w:r>
      <w:r>
        <w:tab/>
      </w:r>
      <w:r>
        <w:tab/>
        <w:t>DC_2-7-28_n66</w:t>
      </w:r>
      <w:bookmarkEnd w:id="498"/>
      <w:bookmarkEnd w:id="499"/>
      <w:bookmarkEnd w:id="500"/>
      <w:bookmarkEnd w:id="501"/>
      <w:bookmarkEnd w:id="502"/>
      <w:bookmarkEnd w:id="503"/>
      <w:bookmarkEnd w:id="504"/>
      <w:bookmarkEnd w:id="505"/>
      <w:bookmarkEnd w:id="506"/>
    </w:p>
    <w:p w14:paraId="40C93C4B" w14:textId="77777777" w:rsidR="0029225B" w:rsidRDefault="0029225B" w:rsidP="0029225B">
      <w:pPr>
        <w:pStyle w:val="Heading3"/>
        <w:tabs>
          <w:tab w:val="left" w:pos="420"/>
        </w:tabs>
        <w:ind w:left="0" w:firstLine="0"/>
      </w:pPr>
      <w:bookmarkStart w:id="507" w:name="_Toc49450085"/>
      <w:bookmarkStart w:id="508" w:name="_Toc49450143"/>
      <w:bookmarkStart w:id="509" w:name="_Toc49450208"/>
      <w:bookmarkStart w:id="510" w:name="_Toc49450381"/>
      <w:bookmarkStart w:id="511" w:name="_Toc49450447"/>
      <w:bookmarkStart w:id="512" w:name="_Toc49450823"/>
      <w:bookmarkStart w:id="513" w:name="_Toc49522590"/>
      <w:bookmarkStart w:id="514" w:name="_Toc49523013"/>
      <w:bookmarkStart w:id="515" w:name="_Toc6998255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7"/>
      <w:bookmarkEnd w:id="508"/>
      <w:bookmarkEnd w:id="509"/>
      <w:bookmarkEnd w:id="510"/>
      <w:bookmarkEnd w:id="511"/>
      <w:bookmarkEnd w:id="512"/>
      <w:bookmarkEnd w:id="513"/>
      <w:bookmarkEnd w:id="514"/>
      <w:bookmarkEnd w:id="5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6" w:name="_Toc49450086"/>
      <w:bookmarkStart w:id="517" w:name="_Toc49450144"/>
      <w:bookmarkStart w:id="518" w:name="_Toc49450209"/>
      <w:bookmarkStart w:id="519" w:name="_Toc49450382"/>
      <w:bookmarkStart w:id="520" w:name="_Toc49450448"/>
      <w:bookmarkStart w:id="521" w:name="_Toc49450824"/>
      <w:bookmarkStart w:id="522" w:name="_Toc49522591"/>
      <w:bookmarkStart w:id="523" w:name="_Toc49523014"/>
      <w:bookmarkStart w:id="524" w:name="_Toc69982559"/>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6"/>
      <w:bookmarkEnd w:id="517"/>
      <w:bookmarkEnd w:id="518"/>
      <w:bookmarkEnd w:id="519"/>
      <w:bookmarkEnd w:id="520"/>
      <w:bookmarkEnd w:id="521"/>
      <w:bookmarkEnd w:id="522"/>
      <w:bookmarkEnd w:id="523"/>
      <w:bookmarkEnd w:id="5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5" w:name="_Toc49450087"/>
      <w:bookmarkStart w:id="526" w:name="_Toc49450145"/>
      <w:bookmarkStart w:id="527" w:name="_Toc49450210"/>
      <w:bookmarkStart w:id="528" w:name="_Toc49450383"/>
      <w:bookmarkStart w:id="529" w:name="_Toc49450449"/>
      <w:bookmarkStart w:id="530" w:name="_Toc49450825"/>
      <w:bookmarkStart w:id="531" w:name="_Toc49522592"/>
      <w:bookmarkStart w:id="532" w:name="_Toc49523015"/>
      <w:bookmarkStart w:id="533" w:name="_Toc69982560"/>
      <w:r>
        <w:rPr>
          <w:rFonts w:hint="eastAsia"/>
          <w:lang w:eastAsia="ja-JP"/>
        </w:rPr>
        <w:t>5.1.11</w:t>
      </w:r>
      <w:r>
        <w:t>.</w:t>
      </w:r>
      <w:r>
        <w:rPr>
          <w:rFonts w:hint="eastAsia"/>
          <w:lang w:eastAsia="ja-JP"/>
        </w:rPr>
        <w:t>3</w:t>
      </w:r>
      <w:r>
        <w:tab/>
        <w:t xml:space="preserve"> ∆TIB and ∆RIB values</w:t>
      </w:r>
      <w:bookmarkEnd w:id="525"/>
      <w:bookmarkEnd w:id="526"/>
      <w:bookmarkEnd w:id="527"/>
      <w:bookmarkEnd w:id="528"/>
      <w:bookmarkEnd w:id="529"/>
      <w:bookmarkEnd w:id="530"/>
      <w:bookmarkEnd w:id="531"/>
      <w:bookmarkEnd w:id="532"/>
      <w:bookmarkEnd w:id="5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4" w:name="_Toc527980805"/>
      <w:bookmarkStart w:id="535" w:name="_Toc527981964"/>
      <w:bookmarkStart w:id="536" w:name="_Toc49450454"/>
      <w:bookmarkStart w:id="537" w:name="_Toc49450830"/>
      <w:bookmarkStart w:id="538" w:name="_Toc49522597"/>
      <w:bookmarkStart w:id="539" w:name="_Toc49523020"/>
      <w:bookmarkStart w:id="540" w:name="_Toc6998256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4"/>
      <w:bookmarkEnd w:id="535"/>
      <w:r w:rsidR="0029225B">
        <w:rPr>
          <w:rFonts w:eastAsia="MS Mincho" w:cs="Arial"/>
        </w:rPr>
        <w:t>3</w:t>
      </w:r>
      <w:bookmarkEnd w:id="536"/>
      <w:bookmarkEnd w:id="537"/>
      <w:bookmarkEnd w:id="538"/>
      <w:bookmarkEnd w:id="539"/>
      <w:bookmarkEnd w:id="540"/>
    </w:p>
    <w:p w14:paraId="087F5CF6" w14:textId="5E990257" w:rsidR="0029225B" w:rsidRDefault="005A4391" w:rsidP="0029225B">
      <w:pPr>
        <w:pStyle w:val="Heading3"/>
        <w:tabs>
          <w:tab w:val="left" w:pos="420"/>
        </w:tabs>
        <w:ind w:left="0" w:firstLine="0"/>
      </w:pPr>
      <w:bookmarkStart w:id="541" w:name="_Toc527980807"/>
      <w:bookmarkStart w:id="542" w:name="_Toc527981966"/>
      <w:bookmarkStart w:id="543" w:name="_Toc49450388"/>
      <w:bookmarkStart w:id="544" w:name="_Toc49450455"/>
      <w:bookmarkStart w:id="545" w:name="_Toc49450831"/>
      <w:bookmarkStart w:id="546" w:name="_Toc49522598"/>
      <w:bookmarkStart w:id="547" w:name="_Toc49523021"/>
      <w:bookmarkStart w:id="548" w:name="_Toc6998256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1"/>
      <w:bookmarkEnd w:id="542"/>
      <w:bookmarkEnd w:id="543"/>
      <w:bookmarkEnd w:id="544"/>
      <w:bookmarkEnd w:id="545"/>
      <w:bookmarkEnd w:id="546"/>
      <w:bookmarkEnd w:id="547"/>
      <w:bookmarkEnd w:id="5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49" w:name="_Toc527980808"/>
      <w:bookmarkStart w:id="550" w:name="_Toc527981967"/>
      <w:bookmarkStart w:id="551" w:name="_Toc49450389"/>
      <w:bookmarkStart w:id="552" w:name="_Toc49450456"/>
      <w:bookmarkStart w:id="553" w:name="_Toc49450832"/>
      <w:bookmarkStart w:id="554" w:name="_Toc49522599"/>
      <w:bookmarkStart w:id="555" w:name="_Toc49523022"/>
      <w:bookmarkStart w:id="556" w:name="_Toc6998256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49"/>
      <w:bookmarkEnd w:id="550"/>
      <w:bookmarkEnd w:id="551"/>
      <w:bookmarkEnd w:id="552"/>
      <w:bookmarkEnd w:id="553"/>
      <w:bookmarkEnd w:id="554"/>
      <w:bookmarkEnd w:id="555"/>
      <w:bookmarkEnd w:id="5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7" w:name="_Toc527980809"/>
      <w:bookmarkStart w:id="558" w:name="_Toc527981968"/>
      <w:bookmarkStart w:id="559" w:name="_Toc49450390"/>
      <w:bookmarkStart w:id="560" w:name="_Toc49450457"/>
      <w:bookmarkStart w:id="561" w:name="_Toc49450833"/>
      <w:bookmarkStart w:id="562" w:name="_Toc49522600"/>
      <w:bookmarkStart w:id="563" w:name="_Toc49523023"/>
      <w:bookmarkStart w:id="564" w:name="_Toc6998256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7"/>
      <w:bookmarkEnd w:id="558"/>
      <w:bookmarkEnd w:id="559"/>
      <w:bookmarkEnd w:id="560"/>
      <w:bookmarkEnd w:id="561"/>
      <w:bookmarkEnd w:id="562"/>
      <w:bookmarkEnd w:id="563"/>
      <w:bookmarkEnd w:id="5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5" w:name="_Toc49450458"/>
      <w:bookmarkStart w:id="566" w:name="_Toc49450834"/>
      <w:bookmarkStart w:id="567" w:name="_Toc49522601"/>
      <w:bookmarkStart w:id="568" w:name="_Toc49523024"/>
      <w:bookmarkStart w:id="569" w:name="_Toc6998256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5"/>
      <w:bookmarkEnd w:id="566"/>
      <w:bookmarkEnd w:id="567"/>
      <w:bookmarkEnd w:id="568"/>
      <w:bookmarkEnd w:id="569"/>
    </w:p>
    <w:p w14:paraId="7BEBE0A1" w14:textId="6F8B559D" w:rsidR="0029225B" w:rsidRDefault="005A4391" w:rsidP="0029225B">
      <w:pPr>
        <w:pStyle w:val="Heading3"/>
        <w:tabs>
          <w:tab w:val="left" w:pos="420"/>
        </w:tabs>
        <w:ind w:left="0" w:firstLine="0"/>
      </w:pPr>
      <w:bookmarkStart w:id="570" w:name="_Toc49450391"/>
      <w:bookmarkStart w:id="571" w:name="_Toc49450459"/>
      <w:bookmarkStart w:id="572" w:name="_Toc49450835"/>
      <w:bookmarkStart w:id="573" w:name="_Toc49522602"/>
      <w:bookmarkStart w:id="574" w:name="_Toc49523025"/>
      <w:bookmarkStart w:id="575" w:name="_Toc6998256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0"/>
      <w:bookmarkEnd w:id="571"/>
      <w:bookmarkEnd w:id="572"/>
      <w:bookmarkEnd w:id="573"/>
      <w:bookmarkEnd w:id="574"/>
      <w:bookmarkEnd w:id="5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6" w:name="_Toc49450392"/>
      <w:bookmarkStart w:id="577" w:name="_Toc49450460"/>
      <w:bookmarkStart w:id="578" w:name="_Toc49450836"/>
      <w:bookmarkStart w:id="579" w:name="_Toc49522603"/>
      <w:bookmarkStart w:id="580" w:name="_Toc49523026"/>
      <w:bookmarkStart w:id="581" w:name="_Toc6998256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6"/>
      <w:bookmarkEnd w:id="577"/>
      <w:bookmarkEnd w:id="578"/>
      <w:bookmarkEnd w:id="579"/>
      <w:bookmarkEnd w:id="580"/>
      <w:bookmarkEnd w:id="5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2" w:name="_Toc49450393"/>
            <w:bookmarkStart w:id="583" w:name="_Toc49450461"/>
            <w:bookmarkStart w:id="584" w:name="_Toc49450837"/>
            <w:bookmarkStart w:id="585" w:name="_Toc49522604"/>
            <w:bookmarkStart w:id="5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7" w:name="_Toc6998256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2"/>
      <w:bookmarkEnd w:id="583"/>
      <w:bookmarkEnd w:id="584"/>
      <w:bookmarkEnd w:id="585"/>
      <w:bookmarkEnd w:id="586"/>
      <w:bookmarkEnd w:id="5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8" w:name="_Toc49522605"/>
      <w:bookmarkStart w:id="589" w:name="_Toc49523028"/>
      <w:bookmarkStart w:id="590" w:name="_Toc6998256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1" w:name="_Toc49522606"/>
      <w:bookmarkEnd w:id="588"/>
      <w:bookmarkEnd w:id="589"/>
      <w:bookmarkEnd w:id="590"/>
    </w:p>
    <w:p w14:paraId="2B3D6D58" w14:textId="2DDF8436" w:rsidR="007B20D1" w:rsidRDefault="005A4391" w:rsidP="007B20D1">
      <w:pPr>
        <w:pStyle w:val="Heading3"/>
        <w:tabs>
          <w:tab w:val="left" w:pos="420"/>
        </w:tabs>
        <w:ind w:left="0" w:firstLine="0"/>
      </w:pPr>
      <w:bookmarkStart w:id="592" w:name="_Toc49523029"/>
      <w:bookmarkStart w:id="593" w:name="_Toc69982570"/>
      <w:r>
        <w:t>5.1.14</w:t>
      </w:r>
      <w:r w:rsidR="00BD77A7" w:rsidRPr="00940479">
        <w:t>.1</w:t>
      </w:r>
      <w:r w:rsidR="00BD77A7" w:rsidRPr="00940479">
        <w:tab/>
        <w:t>Configuration for EN-</w:t>
      </w:r>
      <w:r w:rsidR="00BD77A7" w:rsidRPr="00940479">
        <w:rPr>
          <w:rFonts w:hint="eastAsia"/>
        </w:rPr>
        <w:t>DC</w:t>
      </w:r>
      <w:bookmarkEnd w:id="591"/>
      <w:bookmarkEnd w:id="592"/>
      <w:bookmarkEnd w:id="5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4" w:name="_Toc49522607"/>
      <w:bookmarkStart w:id="595" w:name="_Toc49523030"/>
      <w:bookmarkStart w:id="596" w:name="_Toc69982571"/>
      <w:r>
        <w:t>5.1.14</w:t>
      </w:r>
      <w:r w:rsidR="00BD77A7" w:rsidRPr="00940479">
        <w:t>.2</w:t>
      </w:r>
      <w:r w:rsidR="00BD77A7" w:rsidRPr="00940479">
        <w:tab/>
        <w:t>∆TIB and ∆RIB values</w:t>
      </w:r>
      <w:bookmarkEnd w:id="594"/>
      <w:bookmarkEnd w:id="595"/>
      <w:bookmarkEnd w:id="5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7" w:name="_Toc49522608"/>
      <w:bookmarkStart w:id="598" w:name="_Toc49523031"/>
      <w:bookmarkStart w:id="599" w:name="_Toc69982572"/>
      <w:r>
        <w:t>5.1.14</w:t>
      </w:r>
      <w:r w:rsidR="00BD77A7" w:rsidRPr="00940479">
        <w:t>.3</w:t>
      </w:r>
      <w:r w:rsidR="00BD77A7" w:rsidRPr="00940479">
        <w:tab/>
        <w:t>Reference sensitivity exceptions</w:t>
      </w:r>
      <w:bookmarkEnd w:id="597"/>
      <w:bookmarkEnd w:id="598"/>
      <w:bookmarkEnd w:id="5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0" w:name="_Toc49522609"/>
      <w:bookmarkStart w:id="601" w:name="_Toc49523032"/>
      <w:bookmarkStart w:id="602" w:name="_Toc6998257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3" w:name="_Toc49522610"/>
      <w:bookmarkEnd w:id="600"/>
      <w:bookmarkEnd w:id="601"/>
      <w:bookmarkEnd w:id="602"/>
    </w:p>
    <w:p w14:paraId="61736827" w14:textId="54A12408" w:rsidR="007B20D1" w:rsidRDefault="005A4391" w:rsidP="007B20D1">
      <w:pPr>
        <w:pStyle w:val="Heading3"/>
        <w:tabs>
          <w:tab w:val="left" w:pos="420"/>
        </w:tabs>
        <w:ind w:left="0" w:firstLine="0"/>
      </w:pPr>
      <w:bookmarkStart w:id="604" w:name="_Toc49523033"/>
      <w:bookmarkStart w:id="605" w:name="_Toc69982574"/>
      <w:r>
        <w:t>5.1.15</w:t>
      </w:r>
      <w:r w:rsidR="00BD77A7" w:rsidRPr="00940479">
        <w:t>.1</w:t>
      </w:r>
      <w:r w:rsidR="00BD77A7" w:rsidRPr="00940479">
        <w:tab/>
        <w:t>Configuration for EN-</w:t>
      </w:r>
      <w:r w:rsidR="00BD77A7" w:rsidRPr="00940479">
        <w:rPr>
          <w:rFonts w:hint="eastAsia"/>
        </w:rPr>
        <w:t>DC</w:t>
      </w:r>
      <w:bookmarkEnd w:id="603"/>
      <w:bookmarkEnd w:id="604"/>
      <w:bookmarkEnd w:id="6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6" w:name="_Toc49522611"/>
      <w:bookmarkStart w:id="607" w:name="_Toc49523034"/>
      <w:bookmarkStart w:id="608" w:name="_Toc69982575"/>
      <w:r>
        <w:t>5.1.15</w:t>
      </w:r>
      <w:r w:rsidR="00BD77A7" w:rsidRPr="00940479">
        <w:t>.2</w:t>
      </w:r>
      <w:r w:rsidR="00BD77A7" w:rsidRPr="00940479">
        <w:tab/>
        <w:t>∆TIB and ∆RIB values</w:t>
      </w:r>
      <w:bookmarkEnd w:id="606"/>
      <w:bookmarkEnd w:id="607"/>
      <w:bookmarkEnd w:id="6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09" w:name="_Toc49522612"/>
      <w:bookmarkStart w:id="610" w:name="_Toc49523035"/>
      <w:bookmarkStart w:id="611" w:name="_Toc69982576"/>
      <w:r>
        <w:t>5.1.15</w:t>
      </w:r>
      <w:r w:rsidR="00BD77A7" w:rsidRPr="00940479">
        <w:t>.3</w:t>
      </w:r>
      <w:r w:rsidR="00BD77A7" w:rsidRPr="00940479">
        <w:tab/>
        <w:t>Reference sensitivity exceptions</w:t>
      </w:r>
      <w:bookmarkEnd w:id="609"/>
      <w:bookmarkEnd w:id="610"/>
      <w:bookmarkEnd w:id="6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2" w:name="_Toc49522613"/>
      <w:bookmarkStart w:id="613" w:name="_Toc49523036"/>
      <w:bookmarkStart w:id="614" w:name="_Toc6998257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5" w:name="_Toc49522614"/>
      <w:bookmarkEnd w:id="612"/>
      <w:bookmarkEnd w:id="613"/>
      <w:bookmarkEnd w:id="614"/>
    </w:p>
    <w:p w14:paraId="0E767FBD" w14:textId="5EF83901" w:rsidR="007B20D1" w:rsidRDefault="005A4391" w:rsidP="007B20D1">
      <w:pPr>
        <w:pStyle w:val="Heading3"/>
        <w:tabs>
          <w:tab w:val="left" w:pos="420"/>
        </w:tabs>
        <w:ind w:left="0" w:firstLine="0"/>
      </w:pPr>
      <w:bookmarkStart w:id="616" w:name="_Toc49523037"/>
      <w:bookmarkStart w:id="617" w:name="_Toc69982578"/>
      <w:r>
        <w:t>5.1.16</w:t>
      </w:r>
      <w:r w:rsidR="00BD77A7" w:rsidRPr="00940479">
        <w:t>.1</w:t>
      </w:r>
      <w:r w:rsidR="00BD77A7" w:rsidRPr="00940479">
        <w:tab/>
        <w:t>Configuration for EN-</w:t>
      </w:r>
      <w:r w:rsidR="00BD77A7" w:rsidRPr="00940479">
        <w:rPr>
          <w:rFonts w:hint="eastAsia"/>
        </w:rPr>
        <w:t>DC</w:t>
      </w:r>
      <w:bookmarkEnd w:id="615"/>
      <w:bookmarkEnd w:id="616"/>
      <w:bookmarkEnd w:id="6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8" w:name="_Toc49522615"/>
      <w:bookmarkStart w:id="619" w:name="_Toc49523038"/>
      <w:bookmarkStart w:id="620" w:name="_Toc69982579"/>
      <w:r>
        <w:t>5.1.16</w:t>
      </w:r>
      <w:r w:rsidR="00BD77A7" w:rsidRPr="00940479">
        <w:t>.2</w:t>
      </w:r>
      <w:r w:rsidR="00BD77A7" w:rsidRPr="00940479">
        <w:tab/>
        <w:t>∆TIB and ∆RIB values</w:t>
      </w:r>
      <w:bookmarkEnd w:id="618"/>
      <w:bookmarkEnd w:id="619"/>
      <w:bookmarkEnd w:id="6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1" w:name="_Toc49522616"/>
      <w:bookmarkStart w:id="622" w:name="_Toc49523039"/>
      <w:bookmarkStart w:id="623" w:name="_Toc69982580"/>
      <w:r>
        <w:t>5.1.16</w:t>
      </w:r>
      <w:r w:rsidR="00BD77A7" w:rsidRPr="00940479">
        <w:t>.3</w:t>
      </w:r>
      <w:r w:rsidR="00BD77A7" w:rsidRPr="00940479">
        <w:tab/>
        <w:t>Reference sensitivity exceptions</w:t>
      </w:r>
      <w:bookmarkEnd w:id="621"/>
      <w:bookmarkEnd w:id="622"/>
      <w:bookmarkEnd w:id="6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4" w:name="_Toc49522617"/>
      <w:bookmarkStart w:id="625" w:name="_Toc49523040"/>
      <w:bookmarkStart w:id="626" w:name="_Toc69982581"/>
      <w:r>
        <w:t>5.1.17</w:t>
      </w:r>
      <w:r w:rsidR="00BD77A7" w:rsidRPr="00940479">
        <w:tab/>
      </w:r>
      <w:r w:rsidR="00BD77A7">
        <w:t>DC_1</w:t>
      </w:r>
      <w:r w:rsidR="00BD77A7" w:rsidRPr="00940479">
        <w:t>-</w:t>
      </w:r>
      <w:r w:rsidR="00BD77A7">
        <w:t>20</w:t>
      </w:r>
      <w:r w:rsidR="00BD77A7" w:rsidRPr="00940479">
        <w:t>-</w:t>
      </w:r>
      <w:r w:rsidR="00BD77A7">
        <w:t>32_n78</w:t>
      </w:r>
      <w:bookmarkStart w:id="627" w:name="_Toc49522618"/>
      <w:bookmarkEnd w:id="624"/>
      <w:bookmarkEnd w:id="625"/>
      <w:bookmarkEnd w:id="626"/>
    </w:p>
    <w:p w14:paraId="5BDBF2DD" w14:textId="3852F20E" w:rsidR="007B20D1" w:rsidRDefault="005A4391" w:rsidP="007B20D1">
      <w:pPr>
        <w:pStyle w:val="Heading3"/>
        <w:tabs>
          <w:tab w:val="left" w:pos="420"/>
        </w:tabs>
        <w:ind w:left="0" w:firstLine="0"/>
      </w:pPr>
      <w:bookmarkStart w:id="628" w:name="_Toc49523041"/>
      <w:bookmarkStart w:id="629" w:name="_Toc69982582"/>
      <w:r>
        <w:t>5.1.17</w:t>
      </w:r>
      <w:r w:rsidR="00BD77A7" w:rsidRPr="00940479">
        <w:t>.1</w:t>
      </w:r>
      <w:r w:rsidR="00BD77A7" w:rsidRPr="00940479">
        <w:tab/>
        <w:t>Configuration for EN-</w:t>
      </w:r>
      <w:r w:rsidR="00BD77A7" w:rsidRPr="00940479">
        <w:rPr>
          <w:rFonts w:hint="eastAsia"/>
        </w:rPr>
        <w:t>DC</w:t>
      </w:r>
      <w:bookmarkEnd w:id="627"/>
      <w:bookmarkEnd w:id="628"/>
      <w:bookmarkEnd w:id="6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0" w:name="_Toc49522619"/>
      <w:bookmarkStart w:id="631" w:name="_Toc49523042"/>
      <w:bookmarkStart w:id="632" w:name="_Toc69982583"/>
      <w:r>
        <w:t>5.1.17</w:t>
      </w:r>
      <w:r w:rsidR="00BD77A7" w:rsidRPr="00940479">
        <w:t>.2</w:t>
      </w:r>
      <w:r w:rsidR="00BD77A7" w:rsidRPr="00940479">
        <w:tab/>
        <w:t>∆TIB and ∆RIB values</w:t>
      </w:r>
      <w:bookmarkEnd w:id="630"/>
      <w:bookmarkEnd w:id="631"/>
      <w:bookmarkEnd w:id="6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3" w:name="_Toc49522620"/>
      <w:bookmarkStart w:id="634" w:name="_Toc49523043"/>
      <w:bookmarkStart w:id="635" w:name="_Toc69982584"/>
      <w:r>
        <w:t>5.1.17</w:t>
      </w:r>
      <w:r w:rsidR="00BD77A7" w:rsidRPr="00940479">
        <w:t>.3</w:t>
      </w:r>
      <w:r w:rsidR="00BD77A7" w:rsidRPr="00940479">
        <w:tab/>
        <w:t>Reference sensitivity exceptions</w:t>
      </w:r>
      <w:bookmarkEnd w:id="633"/>
      <w:bookmarkEnd w:id="634"/>
      <w:bookmarkEnd w:id="6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6" w:name="_Toc49522621"/>
      <w:bookmarkStart w:id="637" w:name="_Toc49523044"/>
      <w:bookmarkStart w:id="638" w:name="_Toc69982585"/>
      <w:r>
        <w:t>5.1.18</w:t>
      </w:r>
      <w:r w:rsidR="00BD77A7" w:rsidRPr="00940479">
        <w:tab/>
      </w:r>
      <w:r w:rsidR="00BD77A7">
        <w:t>DC_3</w:t>
      </w:r>
      <w:r w:rsidR="00BD77A7" w:rsidRPr="00940479">
        <w:t>-</w:t>
      </w:r>
      <w:r w:rsidR="00BD77A7">
        <w:t>7</w:t>
      </w:r>
      <w:r w:rsidR="00BD77A7" w:rsidRPr="00940479">
        <w:t>-</w:t>
      </w:r>
      <w:r w:rsidR="00BD77A7">
        <w:t>32_n78</w:t>
      </w:r>
      <w:bookmarkStart w:id="639" w:name="_Toc49522622"/>
      <w:bookmarkEnd w:id="636"/>
      <w:bookmarkEnd w:id="637"/>
      <w:bookmarkEnd w:id="638"/>
    </w:p>
    <w:p w14:paraId="371A9499" w14:textId="3EC2C53B" w:rsidR="007B20D1" w:rsidRDefault="005A4391" w:rsidP="007B20D1">
      <w:pPr>
        <w:pStyle w:val="Heading3"/>
        <w:tabs>
          <w:tab w:val="left" w:pos="420"/>
        </w:tabs>
        <w:ind w:left="0" w:firstLine="0"/>
      </w:pPr>
      <w:bookmarkStart w:id="640" w:name="_Toc49523045"/>
      <w:bookmarkStart w:id="641" w:name="_Toc69982586"/>
      <w:r>
        <w:t>5.1.18</w:t>
      </w:r>
      <w:r w:rsidR="00BD77A7" w:rsidRPr="00940479">
        <w:t>.1</w:t>
      </w:r>
      <w:r w:rsidR="00BD77A7" w:rsidRPr="00940479">
        <w:tab/>
        <w:t>Configuration for EN-</w:t>
      </w:r>
      <w:r w:rsidR="00BD77A7" w:rsidRPr="00940479">
        <w:rPr>
          <w:rFonts w:hint="eastAsia"/>
        </w:rPr>
        <w:t>DC</w:t>
      </w:r>
      <w:bookmarkEnd w:id="639"/>
      <w:bookmarkEnd w:id="640"/>
      <w:bookmarkEnd w:id="6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2" w:name="_Toc49522623"/>
      <w:bookmarkStart w:id="643" w:name="_Toc49523046"/>
      <w:bookmarkStart w:id="644" w:name="_Toc69982587"/>
      <w:r>
        <w:t>5.1.18</w:t>
      </w:r>
      <w:r w:rsidR="00BD77A7" w:rsidRPr="00940479">
        <w:t>.2</w:t>
      </w:r>
      <w:r w:rsidR="00BD77A7" w:rsidRPr="00940479">
        <w:tab/>
        <w:t>∆TIB and ∆RIB values</w:t>
      </w:r>
      <w:bookmarkEnd w:id="642"/>
      <w:bookmarkEnd w:id="643"/>
      <w:bookmarkEnd w:id="6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5" w:name="_Toc49522624"/>
      <w:bookmarkStart w:id="646" w:name="_Toc49523047"/>
      <w:bookmarkStart w:id="647" w:name="_Toc69982588"/>
      <w:r>
        <w:t>5.1.18</w:t>
      </w:r>
      <w:r w:rsidR="00BD77A7" w:rsidRPr="00940479">
        <w:t>.3</w:t>
      </w:r>
      <w:r w:rsidR="00BD77A7" w:rsidRPr="00940479">
        <w:tab/>
        <w:t>Reference sensitivity exceptions</w:t>
      </w:r>
      <w:bookmarkEnd w:id="645"/>
      <w:bookmarkEnd w:id="646"/>
      <w:bookmarkEnd w:id="6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8" w:name="_Toc49522625"/>
      <w:bookmarkStart w:id="649" w:name="_Toc49523048"/>
      <w:bookmarkStart w:id="650" w:name="_Toc69982589"/>
      <w:r>
        <w:t>5.1.19</w:t>
      </w:r>
      <w:r w:rsidR="00BD77A7" w:rsidRPr="00940479">
        <w:tab/>
      </w:r>
      <w:r w:rsidR="00BD77A7">
        <w:t>DC_3</w:t>
      </w:r>
      <w:r w:rsidR="00BD77A7" w:rsidRPr="00940479">
        <w:t>-</w:t>
      </w:r>
      <w:r w:rsidR="00BD77A7">
        <w:t>20</w:t>
      </w:r>
      <w:r w:rsidR="00BD77A7" w:rsidRPr="00940479">
        <w:t>-</w:t>
      </w:r>
      <w:r w:rsidR="00BD77A7">
        <w:t>32_n78</w:t>
      </w:r>
      <w:bookmarkStart w:id="651" w:name="_Toc49522626"/>
      <w:bookmarkEnd w:id="648"/>
      <w:bookmarkEnd w:id="649"/>
      <w:bookmarkEnd w:id="650"/>
    </w:p>
    <w:p w14:paraId="7F1707C1" w14:textId="4B1BE327" w:rsidR="007B20D1" w:rsidRDefault="005A4391" w:rsidP="007B20D1">
      <w:pPr>
        <w:pStyle w:val="Heading3"/>
        <w:tabs>
          <w:tab w:val="left" w:pos="420"/>
        </w:tabs>
        <w:ind w:left="0" w:firstLine="0"/>
      </w:pPr>
      <w:bookmarkStart w:id="652" w:name="_Toc49523049"/>
      <w:bookmarkStart w:id="653" w:name="_Toc69982590"/>
      <w:r>
        <w:t>5.1.19</w:t>
      </w:r>
      <w:r w:rsidR="00BD77A7" w:rsidRPr="00940479">
        <w:t>.1</w:t>
      </w:r>
      <w:r w:rsidR="00BD77A7" w:rsidRPr="00940479">
        <w:tab/>
        <w:t>Configuration for EN-</w:t>
      </w:r>
      <w:r w:rsidR="00BD77A7" w:rsidRPr="00940479">
        <w:rPr>
          <w:rFonts w:hint="eastAsia"/>
        </w:rPr>
        <w:t>DC</w:t>
      </w:r>
      <w:bookmarkEnd w:id="651"/>
      <w:bookmarkEnd w:id="652"/>
      <w:bookmarkEnd w:id="6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4" w:name="_Toc49522627"/>
      <w:bookmarkStart w:id="655" w:name="_Toc49523050"/>
      <w:bookmarkStart w:id="656" w:name="_Toc69982591"/>
      <w:r>
        <w:t>5.1.19</w:t>
      </w:r>
      <w:r w:rsidR="00BD77A7" w:rsidRPr="00940479">
        <w:t>.2</w:t>
      </w:r>
      <w:r w:rsidR="00BD77A7" w:rsidRPr="00940479">
        <w:tab/>
        <w:t>∆TIB and ∆RIB values</w:t>
      </w:r>
      <w:bookmarkEnd w:id="654"/>
      <w:bookmarkEnd w:id="655"/>
      <w:bookmarkEnd w:id="6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7" w:name="_Toc49522628"/>
      <w:bookmarkStart w:id="658" w:name="_Toc49523051"/>
      <w:bookmarkStart w:id="659" w:name="_Toc69982592"/>
      <w:r>
        <w:t>5.1.19</w:t>
      </w:r>
      <w:r w:rsidR="00BD77A7" w:rsidRPr="00940479">
        <w:t>.3</w:t>
      </w:r>
      <w:r w:rsidR="00BD77A7" w:rsidRPr="00940479">
        <w:tab/>
        <w:t>Reference sensitivity exceptions</w:t>
      </w:r>
      <w:bookmarkEnd w:id="657"/>
      <w:bookmarkEnd w:id="658"/>
      <w:bookmarkEnd w:id="6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0" w:name="_Toc49522629"/>
      <w:bookmarkStart w:id="661" w:name="_Toc49523052"/>
      <w:bookmarkStart w:id="662" w:name="_Toc69982593"/>
      <w:r>
        <w:t>5.1.20</w:t>
      </w:r>
      <w:r w:rsidR="00BD77A7" w:rsidRPr="00940479">
        <w:tab/>
      </w:r>
      <w:r w:rsidR="00BD77A7">
        <w:t>DC_7</w:t>
      </w:r>
      <w:r w:rsidR="00BD77A7" w:rsidRPr="00940479">
        <w:t>-</w:t>
      </w:r>
      <w:r w:rsidR="00BD77A7">
        <w:t>20</w:t>
      </w:r>
      <w:r w:rsidR="00BD77A7" w:rsidRPr="00940479">
        <w:t>-</w:t>
      </w:r>
      <w:r w:rsidR="00BD77A7">
        <w:t>32_n1</w:t>
      </w:r>
      <w:bookmarkStart w:id="663" w:name="_Toc49522630"/>
      <w:bookmarkEnd w:id="660"/>
      <w:bookmarkEnd w:id="661"/>
      <w:bookmarkEnd w:id="662"/>
    </w:p>
    <w:p w14:paraId="6202FE63" w14:textId="3707859C" w:rsidR="007B20D1" w:rsidRDefault="005A4391" w:rsidP="007B20D1">
      <w:pPr>
        <w:pStyle w:val="Heading3"/>
        <w:tabs>
          <w:tab w:val="left" w:pos="420"/>
        </w:tabs>
        <w:ind w:left="0" w:firstLine="0"/>
      </w:pPr>
      <w:bookmarkStart w:id="664" w:name="_Toc49523053"/>
      <w:bookmarkStart w:id="665" w:name="_Toc69982594"/>
      <w:r>
        <w:t>5.1.20</w:t>
      </w:r>
      <w:r w:rsidR="00BD77A7" w:rsidRPr="00940479">
        <w:t>.1</w:t>
      </w:r>
      <w:r w:rsidR="00BD77A7" w:rsidRPr="00940479">
        <w:tab/>
        <w:t>Configuration for EN-</w:t>
      </w:r>
      <w:r w:rsidR="00BD77A7" w:rsidRPr="00940479">
        <w:rPr>
          <w:rFonts w:hint="eastAsia"/>
        </w:rPr>
        <w:t>DC</w:t>
      </w:r>
      <w:bookmarkEnd w:id="663"/>
      <w:bookmarkEnd w:id="664"/>
      <w:bookmarkEnd w:id="6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6" w:name="_Toc49522631"/>
      <w:bookmarkStart w:id="667" w:name="_Toc49523054"/>
      <w:bookmarkStart w:id="668" w:name="_Toc69982595"/>
      <w:r>
        <w:t>5.1.20</w:t>
      </w:r>
      <w:r w:rsidR="00BD77A7" w:rsidRPr="00940479">
        <w:t>.2</w:t>
      </w:r>
      <w:r w:rsidR="00BD77A7" w:rsidRPr="00940479">
        <w:tab/>
        <w:t>∆TIB and ∆RIB values</w:t>
      </w:r>
      <w:bookmarkEnd w:id="666"/>
      <w:bookmarkEnd w:id="667"/>
      <w:bookmarkEnd w:id="6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69" w:name="_Toc49522632"/>
      <w:bookmarkStart w:id="670" w:name="_Toc49523055"/>
      <w:bookmarkStart w:id="671" w:name="_Toc69982596"/>
      <w:r>
        <w:t>5.1.20</w:t>
      </w:r>
      <w:r w:rsidR="00BD77A7" w:rsidRPr="00940479">
        <w:t>.3</w:t>
      </w:r>
      <w:r w:rsidR="00BD77A7" w:rsidRPr="00940479">
        <w:tab/>
        <w:t>Reference sensitivity exceptions</w:t>
      </w:r>
      <w:bookmarkEnd w:id="669"/>
      <w:bookmarkEnd w:id="670"/>
      <w:bookmarkEnd w:id="6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2" w:name="_Toc49522633"/>
      <w:bookmarkStart w:id="673" w:name="_Toc49523056"/>
      <w:bookmarkStart w:id="674" w:name="_Toc69982597"/>
      <w:r>
        <w:t>5.1.21</w:t>
      </w:r>
      <w:r w:rsidR="00BD77A7" w:rsidRPr="00940479">
        <w:tab/>
      </w:r>
      <w:r w:rsidR="00BD77A7">
        <w:t>DC_7</w:t>
      </w:r>
      <w:r w:rsidR="00BD77A7" w:rsidRPr="00940479">
        <w:t>-</w:t>
      </w:r>
      <w:r w:rsidR="00BD77A7">
        <w:t>20</w:t>
      </w:r>
      <w:r w:rsidR="00BD77A7" w:rsidRPr="00940479">
        <w:t>-</w:t>
      </w:r>
      <w:r w:rsidR="00BD77A7">
        <w:t>32_n28</w:t>
      </w:r>
      <w:bookmarkStart w:id="675" w:name="_Toc49522634"/>
      <w:bookmarkEnd w:id="672"/>
      <w:bookmarkEnd w:id="673"/>
      <w:bookmarkEnd w:id="674"/>
    </w:p>
    <w:p w14:paraId="657C947D" w14:textId="4B66E2C9" w:rsidR="007B20D1" w:rsidRDefault="005A4391" w:rsidP="007B20D1">
      <w:pPr>
        <w:pStyle w:val="Heading3"/>
        <w:tabs>
          <w:tab w:val="left" w:pos="420"/>
        </w:tabs>
        <w:ind w:left="0" w:firstLine="0"/>
      </w:pPr>
      <w:bookmarkStart w:id="676" w:name="_Toc49523057"/>
      <w:bookmarkStart w:id="677" w:name="_Toc69982598"/>
      <w:r>
        <w:t>5.1.21</w:t>
      </w:r>
      <w:r w:rsidR="00BD77A7" w:rsidRPr="00940479">
        <w:t>.1</w:t>
      </w:r>
      <w:r w:rsidR="00BD77A7" w:rsidRPr="00940479">
        <w:tab/>
        <w:t>Configuration for EN-</w:t>
      </w:r>
      <w:r w:rsidR="00BD77A7" w:rsidRPr="00940479">
        <w:rPr>
          <w:rFonts w:hint="eastAsia"/>
        </w:rPr>
        <w:t>DC</w:t>
      </w:r>
      <w:bookmarkEnd w:id="675"/>
      <w:bookmarkEnd w:id="676"/>
      <w:bookmarkEnd w:id="6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8" w:name="_Toc49522635"/>
      <w:bookmarkStart w:id="679" w:name="_Toc49523058"/>
      <w:bookmarkStart w:id="680" w:name="_Toc69982599"/>
      <w:r>
        <w:t>5.1.21</w:t>
      </w:r>
      <w:r w:rsidR="00BD77A7" w:rsidRPr="00940479">
        <w:t>.2</w:t>
      </w:r>
      <w:r w:rsidR="00BD77A7" w:rsidRPr="00940479">
        <w:tab/>
        <w:t>∆TIB and ∆RIB values</w:t>
      </w:r>
      <w:bookmarkEnd w:id="678"/>
      <w:bookmarkEnd w:id="679"/>
      <w:bookmarkEnd w:id="6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1" w:name="_Toc49522636"/>
      <w:bookmarkStart w:id="682" w:name="_Toc49523059"/>
      <w:bookmarkStart w:id="683" w:name="_Toc69982600"/>
      <w:r>
        <w:t>5.1.21</w:t>
      </w:r>
      <w:r w:rsidR="00BD77A7" w:rsidRPr="00940479">
        <w:t>.3</w:t>
      </w:r>
      <w:r w:rsidR="00BD77A7" w:rsidRPr="00940479">
        <w:tab/>
        <w:t>Reference sensitivity exceptions</w:t>
      </w:r>
      <w:bookmarkEnd w:id="681"/>
      <w:bookmarkEnd w:id="682"/>
      <w:bookmarkEnd w:id="6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4" w:name="_Toc69982601"/>
      <w:bookmarkStart w:id="685" w:name="_Toc42865118"/>
      <w:bookmarkStart w:id="686" w:name="_Toc46234301"/>
      <w:bookmarkStart w:id="687" w:name="_Toc46235278"/>
      <w:r>
        <w:rPr>
          <w:rFonts w:hint="eastAsia"/>
        </w:rPr>
        <w:t>5.1.22</w:t>
      </w:r>
      <w:r w:rsidRPr="00B54555">
        <w:tab/>
        <w:t>DC_</w:t>
      </w:r>
      <w:r>
        <w:t>1</w:t>
      </w:r>
      <w:r w:rsidRPr="00B54555">
        <w:t>-</w:t>
      </w:r>
      <w:r>
        <w:t>20-32</w:t>
      </w:r>
      <w:r w:rsidRPr="00B54555">
        <w:t>_n</w:t>
      </w:r>
      <w:r>
        <w:t>3</w:t>
      </w:r>
      <w:bookmarkEnd w:id="6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8" w:name="_Toc69982602"/>
      <w:r>
        <w:rPr>
          <w:rFonts w:hint="eastAsia"/>
        </w:rPr>
        <w:t>5.1.23</w:t>
      </w:r>
      <w:r w:rsidRPr="00B54555">
        <w:tab/>
        <w:t>DC_</w:t>
      </w:r>
      <w:r>
        <w:t>2</w:t>
      </w:r>
      <w:r w:rsidRPr="00B54555">
        <w:t>-</w:t>
      </w:r>
      <w:r>
        <w:t>4-7</w:t>
      </w:r>
      <w:r w:rsidRPr="00B54555">
        <w:t>_n</w:t>
      </w:r>
      <w:bookmarkEnd w:id="685"/>
      <w:bookmarkEnd w:id="686"/>
      <w:bookmarkEnd w:id="687"/>
      <w:r>
        <w:t>28</w:t>
      </w:r>
      <w:bookmarkEnd w:id="6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89" w:name="_Toc69982603"/>
      <w:r>
        <w:rPr>
          <w:rFonts w:hint="eastAsia"/>
        </w:rPr>
        <w:t>5.1.24</w:t>
      </w:r>
      <w:r w:rsidRPr="00B54555">
        <w:tab/>
        <w:t>DC_</w:t>
      </w:r>
      <w:r>
        <w:t>2</w:t>
      </w:r>
      <w:r w:rsidRPr="00B54555">
        <w:t>-</w:t>
      </w:r>
      <w:r>
        <w:t>5-7</w:t>
      </w:r>
      <w:r w:rsidRPr="00B54555">
        <w:t>_n</w:t>
      </w:r>
      <w:r>
        <w:t>66</w:t>
      </w:r>
      <w:bookmarkEnd w:id="6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0" w:name="_Toc69982604"/>
      <w:r>
        <w:rPr>
          <w:rFonts w:hint="eastAsia"/>
        </w:rPr>
        <w:t>5.1.25</w:t>
      </w:r>
      <w:r w:rsidRPr="00B54555">
        <w:tab/>
        <w:t>DC_</w:t>
      </w:r>
      <w:r>
        <w:t>2</w:t>
      </w:r>
      <w:r w:rsidRPr="00B54555">
        <w:t>-</w:t>
      </w:r>
      <w:r>
        <w:t>5-66</w:t>
      </w:r>
      <w:r w:rsidRPr="00B54555">
        <w:t>_n</w:t>
      </w:r>
      <w:r>
        <w:t>7</w:t>
      </w:r>
      <w:bookmarkEnd w:id="6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1" w:name="_Toc69982605"/>
      <w:r>
        <w:rPr>
          <w:rFonts w:hint="eastAsia"/>
        </w:rPr>
        <w:t>5.1.26</w:t>
      </w:r>
      <w:r w:rsidRPr="00B54555">
        <w:tab/>
        <w:t>DC_</w:t>
      </w:r>
      <w:r>
        <w:t>2</w:t>
      </w:r>
      <w:r w:rsidRPr="00B54555">
        <w:t>-</w:t>
      </w:r>
      <w:r>
        <w:t>5-66</w:t>
      </w:r>
      <w:r w:rsidRPr="00B54555">
        <w:t>_n</w:t>
      </w:r>
      <w:r>
        <w:t>66</w:t>
      </w:r>
      <w:bookmarkEnd w:id="6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2" w:name="_Toc69982606"/>
      <w:r>
        <w:rPr>
          <w:rFonts w:hint="eastAsia"/>
        </w:rPr>
        <w:t>5.1.27</w:t>
      </w:r>
      <w:r w:rsidRPr="00B54555">
        <w:tab/>
        <w:t>DC_</w:t>
      </w:r>
      <w:r>
        <w:t>2</w:t>
      </w:r>
      <w:r w:rsidRPr="00B54555">
        <w:t>-</w:t>
      </w:r>
      <w:r>
        <w:t>7-66</w:t>
      </w:r>
      <w:r w:rsidRPr="00B54555">
        <w:t>_n</w:t>
      </w:r>
      <w:r>
        <w:t>28</w:t>
      </w:r>
      <w:bookmarkEnd w:id="6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3" w:name="_Toc69982607"/>
      <w:r>
        <w:rPr>
          <w:rFonts w:hint="eastAsia"/>
        </w:rPr>
        <w:t>5.1.28</w:t>
      </w:r>
      <w:r w:rsidRPr="00B54555">
        <w:tab/>
        <w:t>DC_</w:t>
      </w:r>
      <w:r>
        <w:t>3</w:t>
      </w:r>
      <w:r w:rsidRPr="00B54555">
        <w:t>-</w:t>
      </w:r>
      <w:r>
        <w:t>20-32</w:t>
      </w:r>
      <w:r w:rsidRPr="00B54555">
        <w:t>_n</w:t>
      </w:r>
      <w:r>
        <w:t>1</w:t>
      </w:r>
      <w:bookmarkEnd w:id="6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4" w:name="_Toc23151772"/>
      <w:bookmarkStart w:id="695" w:name="_Toc535322123"/>
      <w:bookmarkStart w:id="696" w:name="_Toc69982608"/>
      <w:r>
        <w:t>5.1.29</w:t>
      </w:r>
      <w:r w:rsidRPr="00FF5A19">
        <w:tab/>
      </w:r>
      <w:bookmarkEnd w:id="694"/>
      <w:bookmarkEnd w:id="695"/>
      <w:r>
        <w:rPr>
          <w:lang w:eastAsia="ja-JP"/>
        </w:rPr>
        <w:t>DC_1-3-18_n3</w:t>
      </w:r>
      <w:bookmarkEnd w:id="696"/>
    </w:p>
    <w:p w14:paraId="5CDEE9DB" w14:textId="06F361FB" w:rsidR="00C57471" w:rsidRPr="004F080E" w:rsidRDefault="00C57471" w:rsidP="00C57471">
      <w:pPr>
        <w:pStyle w:val="Heading3"/>
      </w:pPr>
      <w:bookmarkStart w:id="697" w:name="_Toc23151774"/>
      <w:bookmarkStart w:id="698" w:name="_Toc69982609"/>
      <w:r>
        <w:t>5.1.29</w:t>
      </w:r>
      <w:r w:rsidRPr="004F080E">
        <w:t>.</w:t>
      </w:r>
      <w:r>
        <w:rPr>
          <w:rFonts w:hint="eastAsia"/>
          <w:lang w:eastAsia="zh-CN"/>
        </w:rPr>
        <w:t>1</w:t>
      </w:r>
      <w:r w:rsidRPr="004F080E">
        <w:tab/>
        <w:t xml:space="preserve">Configuration for </w:t>
      </w:r>
      <w:r w:rsidRPr="004F080E">
        <w:rPr>
          <w:rFonts w:hint="eastAsia"/>
        </w:rPr>
        <w:t>DC</w:t>
      </w:r>
      <w:bookmarkEnd w:id="697"/>
      <w:bookmarkEnd w:id="6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699" w:name="_Toc520808396"/>
      <w:bookmarkStart w:id="700" w:name="_Toc23151775"/>
      <w:bookmarkStart w:id="701" w:name="_Toc69982610"/>
      <w:r>
        <w:t>5.1.29</w:t>
      </w:r>
      <w:r w:rsidRPr="004F080E">
        <w:t>.</w:t>
      </w:r>
      <w:r>
        <w:rPr>
          <w:rFonts w:hint="eastAsia"/>
          <w:lang w:eastAsia="zh-CN"/>
        </w:rPr>
        <w:t>2</w:t>
      </w:r>
      <w:r w:rsidRPr="004F080E">
        <w:tab/>
      </w:r>
      <w:bookmarkEnd w:id="699"/>
      <w:r w:rsidRPr="004F080E">
        <w:t>∆TIB and ∆RIB values</w:t>
      </w:r>
      <w:bookmarkEnd w:id="700"/>
      <w:bookmarkEnd w:id="7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2" w:name="_Toc23151776"/>
      <w:bookmarkStart w:id="703" w:name="_Toc69982611"/>
      <w:r>
        <w:t>5.1.29</w:t>
      </w:r>
      <w:r w:rsidRPr="004F080E">
        <w:t>.</w:t>
      </w:r>
      <w:r>
        <w:rPr>
          <w:rFonts w:hint="eastAsia"/>
          <w:lang w:eastAsia="zh-CN"/>
        </w:rPr>
        <w:t>3</w:t>
      </w:r>
      <w:r w:rsidRPr="004F080E">
        <w:tab/>
        <w:t>REFSENS requirements</w:t>
      </w:r>
      <w:bookmarkEnd w:id="702"/>
      <w:bookmarkEnd w:id="7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4" w:name="_Toc69982612"/>
      <w:r>
        <w:t>5.1.30</w:t>
      </w:r>
      <w:r w:rsidRPr="00FF5A19">
        <w:tab/>
      </w:r>
      <w:r>
        <w:rPr>
          <w:lang w:eastAsia="ja-JP"/>
        </w:rPr>
        <w:t>DC_1-3-41_n3</w:t>
      </w:r>
      <w:bookmarkEnd w:id="704"/>
    </w:p>
    <w:p w14:paraId="41AD3573" w14:textId="19BE99EF" w:rsidR="00EF614F" w:rsidRPr="004F080E" w:rsidRDefault="00EF614F" w:rsidP="00EF614F">
      <w:pPr>
        <w:pStyle w:val="Heading3"/>
      </w:pPr>
      <w:bookmarkStart w:id="705" w:name="_Toc69982613"/>
      <w:r>
        <w:t>5.1.30</w:t>
      </w:r>
      <w:r w:rsidRPr="004F080E">
        <w:t>.</w:t>
      </w:r>
      <w:r>
        <w:rPr>
          <w:rFonts w:hint="eastAsia"/>
          <w:lang w:eastAsia="zh-CN"/>
        </w:rPr>
        <w:t>1</w:t>
      </w:r>
      <w:r w:rsidRPr="004F080E">
        <w:tab/>
        <w:t xml:space="preserve">Configuration for </w:t>
      </w:r>
      <w:r w:rsidRPr="004F080E">
        <w:rPr>
          <w:rFonts w:hint="eastAsia"/>
        </w:rPr>
        <w:t>DC</w:t>
      </w:r>
      <w:bookmarkEnd w:id="7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6" w:name="_Toc69982614"/>
      <w:r>
        <w:t>5.1.30</w:t>
      </w:r>
      <w:r w:rsidRPr="004F080E">
        <w:t>.</w:t>
      </w:r>
      <w:r>
        <w:rPr>
          <w:rFonts w:hint="eastAsia"/>
          <w:lang w:eastAsia="zh-CN"/>
        </w:rPr>
        <w:t>2</w:t>
      </w:r>
      <w:r w:rsidRPr="004F080E">
        <w:tab/>
        <w:t>∆TIB and ∆RIB values</w:t>
      </w:r>
      <w:bookmarkEnd w:id="7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7" w:name="_Toc69982615"/>
      <w:r>
        <w:t>5.1.30</w:t>
      </w:r>
      <w:r w:rsidRPr="004F080E">
        <w:t>.</w:t>
      </w:r>
      <w:r>
        <w:rPr>
          <w:rFonts w:hint="eastAsia"/>
          <w:lang w:eastAsia="zh-CN"/>
        </w:rPr>
        <w:t>3</w:t>
      </w:r>
      <w:r w:rsidRPr="004F080E">
        <w:tab/>
        <w:t>REFSENS requirements</w:t>
      </w:r>
      <w:bookmarkEnd w:id="7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8" w:name="_Toc69982616"/>
      <w:r>
        <w:t>5.1.31</w:t>
      </w:r>
      <w:r w:rsidRPr="00FF5A19">
        <w:tab/>
      </w:r>
      <w:r>
        <w:rPr>
          <w:lang w:eastAsia="ja-JP"/>
        </w:rPr>
        <w:t>DC_1-3-41_n41</w:t>
      </w:r>
      <w:bookmarkEnd w:id="708"/>
    </w:p>
    <w:p w14:paraId="264C6502" w14:textId="2294D08E" w:rsidR="00EF614F" w:rsidRPr="004F080E" w:rsidRDefault="00EF614F" w:rsidP="00EF614F">
      <w:pPr>
        <w:pStyle w:val="Heading3"/>
      </w:pPr>
      <w:bookmarkStart w:id="709" w:name="_Toc69982617"/>
      <w:r>
        <w:t>5.1.31</w:t>
      </w:r>
      <w:r w:rsidRPr="004F080E">
        <w:t>.</w:t>
      </w:r>
      <w:r>
        <w:rPr>
          <w:rFonts w:hint="eastAsia"/>
          <w:lang w:eastAsia="zh-CN"/>
        </w:rPr>
        <w:t>1</w:t>
      </w:r>
      <w:r w:rsidRPr="004F080E">
        <w:tab/>
        <w:t xml:space="preserve">Configuration for </w:t>
      </w:r>
      <w:r w:rsidRPr="004F080E">
        <w:rPr>
          <w:rFonts w:hint="eastAsia"/>
        </w:rPr>
        <w:t>DC</w:t>
      </w:r>
      <w:bookmarkEnd w:id="7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0" w:name="_Toc69982618"/>
      <w:r>
        <w:t>5.1.31</w:t>
      </w:r>
      <w:r w:rsidRPr="004F080E">
        <w:t>.</w:t>
      </w:r>
      <w:r>
        <w:rPr>
          <w:rFonts w:hint="eastAsia"/>
          <w:lang w:eastAsia="zh-CN"/>
        </w:rPr>
        <w:t>2</w:t>
      </w:r>
      <w:r w:rsidRPr="004F080E">
        <w:tab/>
        <w:t>∆TIB and ∆RIB values</w:t>
      </w:r>
      <w:bookmarkEnd w:id="7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1" w:name="_Toc69982619"/>
      <w:r>
        <w:t>5.1.31</w:t>
      </w:r>
      <w:r w:rsidRPr="004F080E">
        <w:t>.</w:t>
      </w:r>
      <w:r>
        <w:rPr>
          <w:rFonts w:hint="eastAsia"/>
          <w:lang w:eastAsia="zh-CN"/>
        </w:rPr>
        <w:t>3</w:t>
      </w:r>
      <w:r w:rsidRPr="004F080E">
        <w:tab/>
        <w:t>REFSENS requirements</w:t>
      </w:r>
      <w:bookmarkEnd w:id="7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2" w:name="_Toc69982620"/>
      <w:r>
        <w:t>5.1.32</w:t>
      </w:r>
      <w:r w:rsidRPr="00FF5A19">
        <w:tab/>
      </w:r>
      <w:r w:rsidRPr="00AD7E35">
        <w:rPr>
          <w:lang w:eastAsia="ja-JP"/>
        </w:rPr>
        <w:t>DC_2-5-7_n66 and DC_2-5-7-7_n66</w:t>
      </w:r>
      <w:bookmarkEnd w:id="712"/>
    </w:p>
    <w:p w14:paraId="4CCB0416" w14:textId="70A9BA58" w:rsidR="000A453F" w:rsidRPr="004F080E" w:rsidRDefault="000A453F" w:rsidP="000A453F">
      <w:pPr>
        <w:pStyle w:val="Heading3"/>
      </w:pPr>
      <w:bookmarkStart w:id="713" w:name="_Toc69982621"/>
      <w:r>
        <w:t>5.1.32</w:t>
      </w:r>
      <w:r w:rsidRPr="004F080E">
        <w:t>.</w:t>
      </w:r>
      <w:r>
        <w:rPr>
          <w:rFonts w:hint="eastAsia"/>
          <w:lang w:eastAsia="zh-CN"/>
        </w:rPr>
        <w:t>1</w:t>
      </w:r>
      <w:r w:rsidRPr="004F080E">
        <w:tab/>
        <w:t xml:space="preserve">Configuration for </w:t>
      </w:r>
      <w:r w:rsidRPr="004F080E">
        <w:rPr>
          <w:rFonts w:hint="eastAsia"/>
        </w:rPr>
        <w:t>DC</w:t>
      </w:r>
      <w:bookmarkEnd w:id="7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4" w:name="_Toc69982622"/>
      <w:r>
        <w:t>5.1.32</w:t>
      </w:r>
      <w:r w:rsidRPr="004F080E">
        <w:t>.</w:t>
      </w:r>
      <w:r>
        <w:rPr>
          <w:rFonts w:hint="eastAsia"/>
          <w:lang w:eastAsia="zh-CN"/>
        </w:rPr>
        <w:t>2</w:t>
      </w:r>
      <w:r w:rsidRPr="004F080E">
        <w:tab/>
        <w:t>∆TIB and ∆RIB values</w:t>
      </w:r>
      <w:bookmarkEnd w:id="7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5" w:name="_Toc69982623"/>
      <w:r>
        <w:t>5.1.32</w:t>
      </w:r>
      <w:r w:rsidRPr="004F080E">
        <w:t>.</w:t>
      </w:r>
      <w:r>
        <w:rPr>
          <w:rFonts w:hint="eastAsia"/>
          <w:lang w:eastAsia="zh-CN"/>
        </w:rPr>
        <w:t>3</w:t>
      </w:r>
      <w:r w:rsidRPr="004F080E">
        <w:tab/>
        <w:t>REFSENS requirements</w:t>
      </w:r>
      <w:bookmarkEnd w:id="7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716" w:name="_Toc69982624"/>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716"/>
    </w:p>
    <w:p w14:paraId="3F096B5D" w14:textId="25553273" w:rsidR="00B652AD" w:rsidRPr="008D04D6" w:rsidRDefault="00B652AD" w:rsidP="00B652AD">
      <w:pPr>
        <w:pStyle w:val="Heading3"/>
      </w:pPr>
      <w:bookmarkStart w:id="717" w:name="_Toc6998262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718" w:name="_Toc69982626"/>
      <w:r w:rsidRPr="008D04D6">
        <w:rPr>
          <w:rFonts w:hint="eastAsia"/>
          <w:lang w:eastAsia="ja-JP"/>
        </w:rPr>
        <w:t>5.1.38</w:t>
      </w:r>
      <w:r w:rsidRPr="008D04D6">
        <w:t>.</w:t>
      </w:r>
      <w:r w:rsidRPr="008D04D6">
        <w:rPr>
          <w:rFonts w:hint="eastAsia"/>
          <w:lang w:eastAsia="zh-CN"/>
        </w:rPr>
        <w:t>2</w:t>
      </w:r>
      <w:r w:rsidRPr="008D04D6">
        <w:tab/>
        <w:t>∆TIB and ∆RIB values</w:t>
      </w:r>
      <w:bookmarkEnd w:id="7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719" w:name="_Toc56320253"/>
      <w:bookmarkStart w:id="720" w:name="_Toc6998262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719"/>
      <w:bookmarkEnd w:id="720"/>
    </w:p>
    <w:p w14:paraId="5B6CBA5A" w14:textId="4E4A588D" w:rsidR="00B652AD" w:rsidRPr="008D04D6" w:rsidRDefault="00B652AD" w:rsidP="00B652AD">
      <w:pPr>
        <w:pStyle w:val="Heading2"/>
        <w:ind w:left="576" w:hanging="576"/>
        <w:rPr>
          <w:lang w:eastAsia="zh-CN"/>
        </w:rPr>
      </w:pPr>
      <w:bookmarkStart w:id="721" w:name="_Toc6998262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721"/>
    </w:p>
    <w:p w14:paraId="7535F15F" w14:textId="04A482A0" w:rsidR="00B652AD" w:rsidRPr="008D04D6" w:rsidRDefault="00B652AD" w:rsidP="00B652AD">
      <w:pPr>
        <w:pStyle w:val="Heading3"/>
      </w:pPr>
      <w:bookmarkStart w:id="722" w:name="_Toc6998262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723" w:name="_Toc69982630"/>
      <w:r w:rsidRPr="008D04D6">
        <w:rPr>
          <w:rFonts w:hint="eastAsia"/>
          <w:lang w:eastAsia="ja-JP"/>
        </w:rPr>
        <w:t>5.1.39</w:t>
      </w:r>
      <w:r w:rsidRPr="008D04D6">
        <w:t>.</w:t>
      </w:r>
      <w:r w:rsidRPr="008D04D6">
        <w:rPr>
          <w:rFonts w:hint="eastAsia"/>
          <w:lang w:eastAsia="zh-CN"/>
        </w:rPr>
        <w:t>2</w:t>
      </w:r>
      <w:r w:rsidRPr="008D04D6">
        <w:tab/>
        <w:t>∆TIB and ∆RIB values</w:t>
      </w:r>
      <w:bookmarkEnd w:id="7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724" w:name="_Toc69982631"/>
      <w:r w:rsidRPr="008D04D6">
        <w:rPr>
          <w:lang w:eastAsia="ja-JP"/>
        </w:rPr>
        <w:t>5.1.40</w:t>
      </w:r>
      <w:r w:rsidRPr="008D04D6">
        <w:rPr>
          <w:lang w:eastAsia="ja-JP"/>
        </w:rPr>
        <w:tab/>
        <w:t>DC_2-7-28_n7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6998263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69982633"/>
      <w:r>
        <w:rPr>
          <w:lang w:eastAsia="ja-JP"/>
        </w:rPr>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6998263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6998263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69982636"/>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6998263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69982638"/>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6998263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69982640"/>
      <w:r>
        <w:rPr>
          <w:rFonts w:hint="eastAsia"/>
          <w:lang w:eastAsia="ja-JP"/>
        </w:rPr>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6998264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69982642"/>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6998264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69982644"/>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6998264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69982646"/>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6998264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6998264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6998264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69982650"/>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69982651"/>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6998265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6998265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69982654"/>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6998265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69982656"/>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6998265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69982658"/>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6998265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69982660"/>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6998266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69982662"/>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69982663"/>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69982664"/>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6998266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6998266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69982667"/>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69982668"/>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6998266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6998267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6998267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69982672"/>
      <w:r>
        <w:rPr>
          <w:lang w:eastAsia="ja-JP"/>
        </w:rPr>
        <w:t>5.1.54</w:t>
      </w:r>
      <w:r>
        <w:rPr>
          <w:lang w:eastAsia="ja-JP"/>
        </w:rPr>
        <w:tab/>
        <w:t>DC_3-8-40_n1</w:t>
      </w:r>
      <w:bookmarkEnd w:id="765"/>
    </w:p>
    <w:p w14:paraId="067EC1E6" w14:textId="6C82E56C" w:rsidR="005129BF" w:rsidRDefault="005129BF" w:rsidP="005129BF">
      <w:pPr>
        <w:pStyle w:val="Heading3"/>
        <w:tabs>
          <w:tab w:val="left" w:pos="420"/>
        </w:tabs>
      </w:pPr>
      <w:bookmarkStart w:id="766" w:name="_Toc6998267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6998267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69982675"/>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69982676"/>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6998267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69982678"/>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69982679"/>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69982680"/>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6998268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6998268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69982683"/>
      <w:r>
        <w:rPr>
          <w:rFonts w:cs="Arial"/>
          <w:szCs w:val="28"/>
        </w:rPr>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69982684"/>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6998268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6998268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69982687"/>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69982688"/>
      <w:r>
        <w:rPr>
          <w:lang w:eastAsia="ja-JP"/>
        </w:rPr>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6998268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6998269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69982691"/>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69982692"/>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6998269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69982694"/>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69982695"/>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69982696"/>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6998269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6998269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69982699"/>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69982700"/>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6998270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6998270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6998270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810" w:name="_Toc49532150"/>
      <w:bookmarkStart w:id="811" w:name="_Toc69982704"/>
      <w:r>
        <w:t>5.1.62</w:t>
      </w:r>
      <w:r>
        <w:tab/>
        <w:t>DC_1-20-40_n78</w:t>
      </w:r>
      <w:bookmarkEnd w:id="810"/>
      <w:bookmarkEnd w:id="811"/>
    </w:p>
    <w:p w14:paraId="6EB194DA" w14:textId="260BF3D2" w:rsidR="001C54BD" w:rsidRDefault="001C54BD" w:rsidP="001C54BD">
      <w:pPr>
        <w:pStyle w:val="Heading3"/>
        <w:tabs>
          <w:tab w:val="left" w:pos="420"/>
        </w:tabs>
        <w:ind w:left="0" w:firstLine="0"/>
        <w:rPr>
          <w:lang w:eastAsia="en-GB"/>
        </w:rPr>
      </w:pPr>
      <w:bookmarkStart w:id="812" w:name="_Toc49532151"/>
      <w:bookmarkStart w:id="813" w:name="_Toc69982705"/>
      <w:r>
        <w:t>5.1.62.1</w:t>
      </w:r>
      <w:r>
        <w:tab/>
        <w:t>Configuration for EN-DC</w:t>
      </w:r>
      <w:bookmarkEnd w:id="812"/>
      <w:bookmarkEnd w:id="8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814" w:name="_Toc49532152"/>
      <w:bookmarkStart w:id="815" w:name="_Toc69982706"/>
      <w:r>
        <w:t>5.1.62.2</w:t>
      </w:r>
      <w:r>
        <w:tab/>
        <w:t>∆TIB and ∆RIB values</w:t>
      </w:r>
      <w:bookmarkEnd w:id="814"/>
      <w:bookmarkEnd w:id="8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816" w:name="_Toc49532153"/>
      <w:bookmarkStart w:id="817" w:name="_Toc69982707"/>
      <w:r>
        <w:t>5.1.62.3</w:t>
      </w:r>
      <w:r>
        <w:tab/>
        <w:t>Reference sensitivity exceptions</w:t>
      </w:r>
      <w:bookmarkEnd w:id="816"/>
      <w:bookmarkEnd w:id="817"/>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818" w:name="_Toc6998270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818"/>
    </w:p>
    <w:p w14:paraId="6BF28296" w14:textId="77777777" w:rsidR="00C646BF" w:rsidRPr="00940479" w:rsidRDefault="001C54BD" w:rsidP="00C646BF">
      <w:pPr>
        <w:pStyle w:val="Heading4"/>
      </w:pPr>
      <w:bookmarkStart w:id="819" w:name="_Toc6998270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19"/>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820" w:name="_Toc69982710"/>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821" w:name="_Toc69982711"/>
      <w:r>
        <w:rPr>
          <w:rFonts w:cs="Arial"/>
          <w:sz w:val="28"/>
          <w:szCs w:val="28"/>
          <w:lang w:eastAsia="zh-CN"/>
        </w:rPr>
        <w:t>5.1.63.3</w:t>
      </w:r>
      <w:r>
        <w:rPr>
          <w:rFonts w:cs="Arial"/>
          <w:sz w:val="28"/>
          <w:szCs w:val="28"/>
          <w:lang w:eastAsia="zh-CN"/>
        </w:rPr>
        <w:tab/>
        <w:t>Reference sensitivity exceptions</w:t>
      </w:r>
      <w:bookmarkEnd w:id="821"/>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822" w:name="_Toc6998271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822"/>
    </w:p>
    <w:p w14:paraId="6E044C21" w14:textId="77777777" w:rsidR="00C646BF" w:rsidRPr="00940479" w:rsidRDefault="001C54BD" w:rsidP="00C646BF">
      <w:pPr>
        <w:pStyle w:val="Heading4"/>
      </w:pPr>
      <w:bookmarkStart w:id="823" w:name="_Toc6998271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2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824" w:name="_Toc6998271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4"/>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825" w:name="_Toc69982715"/>
      <w:r>
        <w:rPr>
          <w:rFonts w:cs="Arial"/>
          <w:sz w:val="28"/>
          <w:szCs w:val="28"/>
          <w:lang w:eastAsia="zh-CN"/>
        </w:rPr>
        <w:t>5.1.64.3</w:t>
      </w:r>
      <w:r>
        <w:rPr>
          <w:rFonts w:cs="Arial"/>
          <w:sz w:val="28"/>
          <w:szCs w:val="28"/>
          <w:lang w:eastAsia="zh-CN"/>
        </w:rPr>
        <w:tab/>
        <w:t>Reference sensitivity exceptions</w:t>
      </w:r>
      <w:bookmarkEnd w:id="825"/>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826" w:name="_Toc69982716"/>
      <w:r>
        <w:t>5.1.65</w:t>
      </w:r>
      <w:r w:rsidRPr="00940479">
        <w:tab/>
      </w:r>
      <w:r>
        <w:t>DC_2</w:t>
      </w:r>
      <w:r w:rsidRPr="00887242">
        <w:t>-2</w:t>
      </w:r>
      <w:r>
        <w:t>9</w:t>
      </w:r>
      <w:r w:rsidRPr="00887242">
        <w:t>-</w:t>
      </w:r>
      <w:r>
        <w:t>66</w:t>
      </w:r>
      <w:r w:rsidRPr="00887242">
        <w:t>_n78</w:t>
      </w:r>
      <w:bookmarkEnd w:id="826"/>
    </w:p>
    <w:p w14:paraId="6C6CA3D4" w14:textId="77777777" w:rsidR="00C646BF" w:rsidRPr="00C646BF" w:rsidRDefault="001C54BD" w:rsidP="00C646BF">
      <w:pPr>
        <w:pStyle w:val="Heading4"/>
        <w:rPr>
          <w:rFonts w:cs="Arial"/>
          <w:sz w:val="28"/>
          <w:szCs w:val="28"/>
          <w:lang w:eastAsia="zh-CN"/>
        </w:rPr>
      </w:pPr>
      <w:bookmarkStart w:id="827" w:name="_Toc6998271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82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828" w:name="_Toc6998271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82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829" w:name="_Toc6998271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82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830" w:name="_Toc69982720"/>
      <w:r>
        <w:t>5.1.66</w:t>
      </w:r>
      <w:r w:rsidRPr="00940479">
        <w:tab/>
      </w:r>
      <w:r>
        <w:t>DC_7</w:t>
      </w:r>
      <w:r w:rsidRPr="00940479">
        <w:t>-</w:t>
      </w:r>
      <w:r>
        <w:t>8-32_</w:t>
      </w:r>
      <w:r w:rsidRPr="00940479">
        <w:t>n</w:t>
      </w:r>
      <w:r>
        <w:t>1</w:t>
      </w:r>
      <w:bookmarkEnd w:id="830"/>
    </w:p>
    <w:p w14:paraId="6388920A" w14:textId="26F905E4" w:rsidR="00C33EBA" w:rsidRPr="00940479" w:rsidRDefault="00C33EBA" w:rsidP="00C33EBA">
      <w:pPr>
        <w:pStyle w:val="Heading4"/>
      </w:pPr>
      <w:bookmarkStart w:id="831" w:name="_Toc46998015"/>
      <w:bookmarkStart w:id="832" w:name="_Toc69982721"/>
      <w:bookmarkStart w:id="833" w:name="_Toc492043901"/>
      <w:bookmarkStart w:id="834" w:name="_Toc492044155"/>
      <w:bookmarkStart w:id="835" w:name="_Toc494295318"/>
      <w:bookmarkStart w:id="836" w:name="_Toc495923415"/>
      <w:bookmarkStart w:id="837" w:name="_Toc500344667"/>
      <w:bookmarkStart w:id="838" w:name="_Toc507677541"/>
      <w:bookmarkStart w:id="839" w:name="_Toc518368624"/>
      <w:r>
        <w:t>5.1.66</w:t>
      </w:r>
      <w:r w:rsidRPr="00940479">
        <w:t>.1</w:t>
      </w:r>
      <w:r w:rsidRPr="00940479">
        <w:tab/>
        <w:t>Configuration for EN-</w:t>
      </w:r>
      <w:r w:rsidRPr="00940479">
        <w:rPr>
          <w:rFonts w:hint="eastAsia"/>
        </w:rPr>
        <w:t>DC</w:t>
      </w:r>
      <w:bookmarkEnd w:id="831"/>
      <w:bookmarkEnd w:id="832"/>
    </w:p>
    <w:bookmarkEnd w:id="833"/>
    <w:bookmarkEnd w:id="834"/>
    <w:bookmarkEnd w:id="835"/>
    <w:bookmarkEnd w:id="836"/>
    <w:bookmarkEnd w:id="837"/>
    <w:bookmarkEnd w:id="838"/>
    <w:bookmarkEnd w:id="83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840" w:name="_Toc518368627"/>
      <w:bookmarkStart w:id="841" w:name="_Toc46998016"/>
      <w:bookmarkStart w:id="842" w:name="_Toc69982722"/>
      <w:r>
        <w:t>5.1.66</w:t>
      </w:r>
      <w:r w:rsidRPr="00940479">
        <w:t>.2</w:t>
      </w:r>
      <w:r w:rsidRPr="00940479">
        <w:tab/>
        <w:t>∆TIB and ∆RIB values</w:t>
      </w:r>
      <w:bookmarkEnd w:id="840"/>
      <w:bookmarkEnd w:id="841"/>
      <w:bookmarkEnd w:id="84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843" w:name="_Toc46998017"/>
      <w:bookmarkStart w:id="844" w:name="_Toc69982723"/>
      <w:r w:rsidRPr="00940479">
        <w:t>5.1.</w:t>
      </w:r>
      <w:r w:rsidR="005E2630">
        <w:t>66</w:t>
      </w:r>
      <w:r w:rsidRPr="00940479">
        <w:t>.3</w:t>
      </w:r>
      <w:r w:rsidRPr="00940479">
        <w:tab/>
        <w:t>Reference sensitivity exceptions</w:t>
      </w:r>
      <w:bookmarkEnd w:id="843"/>
      <w:bookmarkEnd w:id="84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845" w:name="_Toc69982724"/>
      <w:r>
        <w:t>5.1.67</w:t>
      </w:r>
      <w:r w:rsidRPr="00940479">
        <w:tab/>
      </w:r>
      <w:r>
        <w:t>DC_</w:t>
      </w:r>
      <w:r w:rsidRPr="00887242">
        <w:t>7-20-32_n78</w:t>
      </w:r>
      <w:bookmarkEnd w:id="845"/>
    </w:p>
    <w:p w14:paraId="180FA8C5" w14:textId="1972A54C" w:rsidR="005E2630" w:rsidRPr="00940479" w:rsidRDefault="005E2630" w:rsidP="005E2630">
      <w:pPr>
        <w:pStyle w:val="Heading4"/>
      </w:pPr>
      <w:bookmarkStart w:id="846" w:name="_Toc69982725"/>
      <w:r>
        <w:t>5.1.67</w:t>
      </w:r>
      <w:r w:rsidRPr="00940479">
        <w:t>.1</w:t>
      </w:r>
      <w:r w:rsidRPr="00940479">
        <w:tab/>
        <w:t>Configuration for EN-</w:t>
      </w:r>
      <w:r w:rsidRPr="00940479">
        <w:rPr>
          <w:rFonts w:hint="eastAsia"/>
        </w:rPr>
        <w:t>DC</w:t>
      </w:r>
      <w:bookmarkEnd w:id="84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847" w:name="_Toc69982726"/>
      <w:r>
        <w:t>5.1.67</w:t>
      </w:r>
      <w:r w:rsidRPr="00940479">
        <w:t>.2</w:t>
      </w:r>
      <w:r w:rsidRPr="00940479">
        <w:tab/>
        <w:t>∆TIB and ∆RIB values</w:t>
      </w:r>
      <w:bookmarkEnd w:id="84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848" w:name="_Toc69982727"/>
      <w:r w:rsidRPr="00940479">
        <w:t>5.1.</w:t>
      </w:r>
      <w:r>
        <w:t>67</w:t>
      </w:r>
      <w:r w:rsidRPr="00940479">
        <w:t>.3</w:t>
      </w:r>
      <w:r w:rsidRPr="00940479">
        <w:tab/>
        <w:t>Reference sensitivity exceptions</w:t>
      </w:r>
      <w:bookmarkEnd w:id="84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849" w:name="_Toc6998272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84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850" w:name="_Toc6998272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85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85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852" w:name="_Toc69982730"/>
      <w:r>
        <w:rPr>
          <w:rFonts w:cs="Arial"/>
          <w:sz w:val="32"/>
          <w:lang w:val="en-US"/>
        </w:rPr>
        <w:t>5.1.69</w:t>
      </w:r>
      <w:r>
        <w:rPr>
          <w:rFonts w:cs="Arial"/>
          <w:sz w:val="32"/>
          <w:lang w:val="en-US"/>
        </w:rPr>
        <w:tab/>
        <w:t>DC_2A-66A-71A_n41A</w:t>
      </w:r>
      <w:bookmarkEnd w:id="8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853" w:name="_Toc69982731"/>
      <w:r>
        <w:rPr>
          <w:rFonts w:eastAsia="MS Mincho" w:cs="Arial"/>
          <w:szCs w:val="28"/>
          <w:lang w:val="en-US" w:eastAsia="zh-CN"/>
        </w:rPr>
        <w:t>5.1.69.2</w:t>
      </w:r>
      <w:r>
        <w:rPr>
          <w:rFonts w:eastAsia="MS Mincho" w:cs="Arial"/>
          <w:szCs w:val="28"/>
          <w:lang w:val="en-US" w:eastAsia="zh-CN"/>
        </w:rPr>
        <w:tab/>
        <w:t>Configuration for DC</w:t>
      </w:r>
      <w:bookmarkEnd w:id="85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854" w:name="_Toc6998273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85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855" w:name="_Toc6998273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856" w:name="_Toc6998273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85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857" w:name="_Toc6998273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858" w:name="_Toc6998273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85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859" w:name="_Toc6998273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860" w:name="_Toc6998273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86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861" w:name="_Toc6998273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862" w:name="_Toc6998274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86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863" w:name="_Toc6998274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864" w:name="_Toc6998274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86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865" w:name="_Toc6998274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866" w:name="_Toc69982744"/>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86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867" w:name="_Toc6998274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868" w:name="_Toc69982746"/>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86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869" w:name="_Toc6998274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870" w:name="_Toc69982748"/>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87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871" w:name="_Toc6998274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87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872" w:name="_Toc69982750"/>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87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873" w:name="_Toc6998275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87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874" w:name="_Toc69982752"/>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87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875" w:name="_Toc6998275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87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876" w:name="_Toc69982754"/>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877" w:name="_Toc6998275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878" w:name="_Toc6998275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879" w:name="_Toc6998275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880" w:name="_Toc69982758"/>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88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881" w:name="_Toc6998275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882" w:name="_Toc69982760"/>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88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883" w:name="_Toc6998276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884" w:name="_Toc69982762"/>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88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885" w:name="_Toc6998276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886" w:name="_Toc49532090"/>
      <w:bookmarkStart w:id="887" w:name="_Toc69982764"/>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886"/>
      <w:bookmarkEnd w:id="887"/>
    </w:p>
    <w:p w14:paraId="5DB3C057" w14:textId="6ED25A76" w:rsidR="00FB43E1" w:rsidRDefault="00FB43E1" w:rsidP="00FB43E1">
      <w:pPr>
        <w:pStyle w:val="Heading3"/>
        <w:tabs>
          <w:tab w:val="left" w:pos="420"/>
        </w:tabs>
        <w:ind w:left="0" w:firstLine="0"/>
      </w:pPr>
      <w:bookmarkStart w:id="888" w:name="_Toc49532091"/>
      <w:bookmarkStart w:id="889" w:name="_Toc69982765"/>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8"/>
      <w:bookmarkEnd w:id="889"/>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890" w:name="_Toc49532092"/>
      <w:bookmarkStart w:id="891" w:name="_Toc69982766"/>
      <w:r>
        <w:rPr>
          <w:rFonts w:hint="eastAsia"/>
          <w:lang w:eastAsia="ja-JP"/>
        </w:rPr>
        <w:t>5.1.86</w:t>
      </w:r>
      <w:r>
        <w:t>.</w:t>
      </w:r>
      <w:r>
        <w:rPr>
          <w:rFonts w:hint="eastAsia"/>
          <w:lang w:eastAsia="zh-CN"/>
        </w:rPr>
        <w:t>2</w:t>
      </w:r>
      <w:r>
        <w:tab/>
        <w:t>∆TIB and ∆RIB values</w:t>
      </w:r>
      <w:bookmarkEnd w:id="890"/>
      <w:bookmarkEnd w:id="89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892" w:name="_Toc49532093"/>
    </w:p>
    <w:p w14:paraId="182EE24C" w14:textId="75ED4F91" w:rsidR="00FB43E1" w:rsidRDefault="00FB43E1" w:rsidP="00FB43E1">
      <w:pPr>
        <w:pStyle w:val="Heading3"/>
        <w:tabs>
          <w:tab w:val="left" w:pos="420"/>
        </w:tabs>
        <w:ind w:left="0" w:firstLine="0"/>
      </w:pPr>
      <w:bookmarkStart w:id="893" w:name="_Toc69982767"/>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2"/>
      <w:bookmarkEnd w:id="893"/>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894" w:name="_Toc69982768"/>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894"/>
    </w:p>
    <w:p w14:paraId="303C41C3" w14:textId="3407B8AF" w:rsidR="00FB43E1" w:rsidRDefault="00FB43E1" w:rsidP="00FB43E1">
      <w:pPr>
        <w:pStyle w:val="Heading3"/>
        <w:tabs>
          <w:tab w:val="left" w:pos="420"/>
        </w:tabs>
        <w:ind w:left="0" w:firstLine="0"/>
      </w:pPr>
      <w:bookmarkStart w:id="895" w:name="_Toc69982769"/>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5"/>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896" w:name="_Toc69982770"/>
      <w:r>
        <w:rPr>
          <w:rFonts w:hint="eastAsia"/>
          <w:lang w:eastAsia="ja-JP"/>
        </w:rPr>
        <w:t>5.1.87</w:t>
      </w:r>
      <w:r>
        <w:t>.</w:t>
      </w:r>
      <w:r>
        <w:rPr>
          <w:rFonts w:hint="eastAsia"/>
          <w:lang w:eastAsia="zh-CN"/>
        </w:rPr>
        <w:t>2</w:t>
      </w:r>
      <w:r>
        <w:tab/>
        <w:t>∆TIB and ∆RIB values</w:t>
      </w:r>
      <w:bookmarkEnd w:id="89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897" w:name="_Toc69982771"/>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898" w:name="_Toc69982772"/>
      <w:bookmarkStart w:id="899"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898"/>
    </w:p>
    <w:p w14:paraId="33BBAA3D" w14:textId="52E8A11E" w:rsidR="00FB43E1" w:rsidRPr="00266C32" w:rsidRDefault="00FB43E1" w:rsidP="00FB43E1">
      <w:pPr>
        <w:pStyle w:val="Heading3"/>
        <w:tabs>
          <w:tab w:val="left" w:pos="420"/>
        </w:tabs>
        <w:ind w:left="0" w:firstLine="0"/>
        <w:rPr>
          <w:szCs w:val="28"/>
        </w:rPr>
      </w:pPr>
      <w:bookmarkStart w:id="900" w:name="_Toc69982773"/>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899"/>
      <w:bookmarkEnd w:id="90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901" w:name="_Toc56320264"/>
      <w:bookmarkStart w:id="902" w:name="_Toc69982774"/>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901"/>
      <w:bookmarkEnd w:id="902"/>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903" w:name="_Toc56320265"/>
      <w:bookmarkStart w:id="904" w:name="_Toc69982775"/>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3"/>
      <w:bookmarkEnd w:id="904"/>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905" w:name="_Toc69982776"/>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905"/>
    </w:p>
    <w:p w14:paraId="6C079332" w14:textId="10D31447" w:rsidR="00FB43E1" w:rsidRPr="00266C32" w:rsidRDefault="00FB43E1" w:rsidP="00FB43E1">
      <w:pPr>
        <w:pStyle w:val="Heading3"/>
        <w:tabs>
          <w:tab w:val="left" w:pos="420"/>
        </w:tabs>
        <w:ind w:left="0" w:firstLine="0"/>
        <w:rPr>
          <w:szCs w:val="28"/>
        </w:rPr>
      </w:pPr>
      <w:bookmarkStart w:id="906" w:name="_Toc69982777"/>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06"/>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907" w:name="_Toc69982778"/>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907"/>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908" w:name="_Toc69982779"/>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8"/>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909" w:name="_Toc69982780"/>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909"/>
    </w:p>
    <w:p w14:paraId="550C9EF1" w14:textId="75625E24" w:rsidR="00FB43E1" w:rsidRPr="00266C32" w:rsidRDefault="00FB43E1" w:rsidP="00FB43E1">
      <w:pPr>
        <w:pStyle w:val="Heading3"/>
        <w:tabs>
          <w:tab w:val="left" w:pos="420"/>
        </w:tabs>
        <w:ind w:left="0" w:firstLine="0"/>
        <w:rPr>
          <w:szCs w:val="28"/>
        </w:rPr>
      </w:pPr>
      <w:bookmarkStart w:id="910" w:name="_Toc69982781"/>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911" w:name="_Toc69982782"/>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9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912" w:name="_Toc69982783"/>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913" w:name="_Toc69982784"/>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913"/>
    </w:p>
    <w:p w14:paraId="381F0607" w14:textId="452ADBB6" w:rsidR="00FB43E1" w:rsidRPr="00266C32" w:rsidRDefault="00FB43E1" w:rsidP="00FB43E1">
      <w:pPr>
        <w:pStyle w:val="Heading3"/>
        <w:tabs>
          <w:tab w:val="left" w:pos="420"/>
        </w:tabs>
        <w:ind w:left="0" w:firstLine="0"/>
        <w:rPr>
          <w:szCs w:val="28"/>
        </w:rPr>
      </w:pPr>
      <w:bookmarkStart w:id="914" w:name="_Toc69982785"/>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4"/>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915" w:name="_Toc69982786"/>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91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916" w:name="_Toc69982787"/>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6"/>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917" w:name="_Toc69982788"/>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917"/>
    </w:p>
    <w:p w14:paraId="10CD14C7" w14:textId="19B54E03" w:rsidR="00FB43E1" w:rsidRPr="009D66A6" w:rsidRDefault="00FB43E1" w:rsidP="00FB43E1">
      <w:pPr>
        <w:pStyle w:val="Heading3"/>
        <w:tabs>
          <w:tab w:val="left" w:pos="420"/>
        </w:tabs>
        <w:ind w:left="0" w:firstLine="0"/>
        <w:rPr>
          <w:szCs w:val="28"/>
        </w:rPr>
      </w:pPr>
      <w:bookmarkStart w:id="918" w:name="_Toc69982789"/>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918"/>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919" w:name="_Toc69982790"/>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91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920" w:name="_Toc69982791"/>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92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921" w:name="_Toc69982792"/>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921"/>
    </w:p>
    <w:p w14:paraId="4A477451" w14:textId="01016D17" w:rsidR="00FB43E1" w:rsidRPr="006E65FE" w:rsidRDefault="00FB43E1" w:rsidP="00FB43E1">
      <w:pPr>
        <w:pStyle w:val="Heading3"/>
        <w:tabs>
          <w:tab w:val="left" w:pos="420"/>
        </w:tabs>
        <w:ind w:left="0" w:firstLine="0"/>
        <w:rPr>
          <w:szCs w:val="28"/>
        </w:rPr>
      </w:pPr>
      <w:bookmarkStart w:id="922" w:name="_Toc69982793"/>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9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923" w:name="_Toc69982794"/>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923"/>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924" w:name="_Toc69982795"/>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924"/>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925" w:name="_Toc69982796"/>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925"/>
    </w:p>
    <w:p w14:paraId="6B1290E3" w14:textId="411DC2C3" w:rsidR="00FB43E1" w:rsidRDefault="00FB43E1" w:rsidP="00FB43E1">
      <w:pPr>
        <w:pStyle w:val="Heading3"/>
        <w:tabs>
          <w:tab w:val="left" w:pos="420"/>
        </w:tabs>
        <w:ind w:left="0" w:firstLine="0"/>
      </w:pPr>
      <w:bookmarkStart w:id="926" w:name="_Toc69982797"/>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6"/>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927" w:name="_Toc69982798"/>
      <w:r>
        <w:rPr>
          <w:rFonts w:hint="eastAsia"/>
          <w:lang w:eastAsia="ja-JP"/>
        </w:rPr>
        <w:t>5.1.94</w:t>
      </w:r>
      <w:r>
        <w:t>.</w:t>
      </w:r>
      <w:r>
        <w:rPr>
          <w:rFonts w:hint="eastAsia"/>
          <w:lang w:eastAsia="zh-CN"/>
        </w:rPr>
        <w:t>2</w:t>
      </w:r>
      <w:r>
        <w:tab/>
        <w:t>∆TIB and ∆RIB values</w:t>
      </w:r>
      <w:bookmarkEnd w:id="927"/>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928" w:name="_Toc69982799"/>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28"/>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929" w:name="_Toc69982800"/>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929"/>
    </w:p>
    <w:p w14:paraId="10DD9A58" w14:textId="3FD3065E" w:rsidR="00FB43E1" w:rsidRDefault="00FB43E1" w:rsidP="00FB43E1">
      <w:pPr>
        <w:pStyle w:val="Heading3"/>
        <w:tabs>
          <w:tab w:val="left" w:pos="420"/>
        </w:tabs>
        <w:ind w:left="0" w:firstLine="0"/>
      </w:pPr>
      <w:bookmarkStart w:id="930" w:name="_Toc69982801"/>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931" w:name="_Toc69982802"/>
      <w:r>
        <w:rPr>
          <w:rFonts w:hint="eastAsia"/>
          <w:lang w:eastAsia="ja-JP"/>
        </w:rPr>
        <w:t>5.1.95</w:t>
      </w:r>
      <w:r>
        <w:t>.</w:t>
      </w:r>
      <w:r>
        <w:rPr>
          <w:rFonts w:hint="eastAsia"/>
          <w:lang w:eastAsia="zh-CN"/>
        </w:rPr>
        <w:t>2</w:t>
      </w:r>
      <w:r>
        <w:tab/>
        <w:t>∆TIB and ∆RIB values</w:t>
      </w:r>
      <w:bookmarkEnd w:id="931"/>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932" w:name="_Toc69982803"/>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933" w:name="_Toc69982804"/>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933"/>
    </w:p>
    <w:p w14:paraId="44A7CF22" w14:textId="4B035BCF" w:rsidR="00B70FFA" w:rsidRDefault="00B70FFA" w:rsidP="00B70FFA">
      <w:pPr>
        <w:pStyle w:val="Heading3"/>
        <w:tabs>
          <w:tab w:val="left" w:pos="420"/>
        </w:tabs>
        <w:ind w:left="0" w:firstLine="0"/>
      </w:pPr>
      <w:bookmarkStart w:id="934" w:name="_Toc69982805"/>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4"/>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935" w:name="_Toc69982806"/>
      <w:r>
        <w:rPr>
          <w:rFonts w:hint="eastAsia"/>
          <w:lang w:eastAsia="ja-JP"/>
        </w:rPr>
        <w:t>5.1.96</w:t>
      </w:r>
      <w:r>
        <w:t>.</w:t>
      </w:r>
      <w:r>
        <w:rPr>
          <w:rFonts w:hint="eastAsia"/>
          <w:lang w:eastAsia="zh-CN"/>
        </w:rPr>
        <w:t>2</w:t>
      </w:r>
      <w:r>
        <w:tab/>
        <w:t>∆TIB and ∆RIB values</w:t>
      </w:r>
      <w:bookmarkEnd w:id="9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936" w:name="_Toc69982807"/>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6"/>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937" w:name="_Toc69982808"/>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37"/>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938" w:name="_Toc69982809"/>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8"/>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939" w:name="_Toc69982810"/>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93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940" w:name="_Toc49532098"/>
      <w:bookmarkStart w:id="941" w:name="_Toc69982811"/>
      <w:r>
        <w:rPr>
          <w:lang w:eastAsia="ja-JP"/>
        </w:rPr>
        <w:t>5.1.98</w:t>
      </w:r>
      <w:r>
        <w:rPr>
          <w:lang w:eastAsia="ja-JP"/>
        </w:rPr>
        <w:tab/>
      </w:r>
      <w:bookmarkEnd w:id="940"/>
      <w:r>
        <w:rPr>
          <w:lang w:eastAsia="ja-JP"/>
        </w:rPr>
        <w:t>DC_1-3-38_n28</w:t>
      </w:r>
      <w:bookmarkEnd w:id="941"/>
    </w:p>
    <w:p w14:paraId="3F72A754" w14:textId="09E78875" w:rsidR="00B70FFA" w:rsidRDefault="00B70FFA" w:rsidP="00B70FFA">
      <w:pPr>
        <w:pStyle w:val="Heading3"/>
        <w:tabs>
          <w:tab w:val="left" w:pos="420"/>
        </w:tabs>
      </w:pPr>
      <w:bookmarkStart w:id="942" w:name="_Toc49532099"/>
      <w:bookmarkStart w:id="943" w:name="_Toc69982812"/>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942"/>
      <w:bookmarkEnd w:id="94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944" w:name="OLE_LINK64"/>
            <w:bookmarkStart w:id="945" w:name="OLE_LINK65"/>
            <w:bookmarkStart w:id="94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944"/>
            <w:bookmarkEnd w:id="945"/>
            <w:bookmarkEnd w:id="94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947" w:name="_Toc49532100"/>
      <w:bookmarkStart w:id="948" w:name="_Toc69982813"/>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7"/>
      <w:bookmarkEnd w:id="94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949" w:name="_Toc49532101"/>
      <w:bookmarkStart w:id="950" w:name="_Toc69982814"/>
      <w:r>
        <w:rPr>
          <w:rFonts w:cs="Arial"/>
          <w:szCs w:val="28"/>
        </w:rPr>
        <w:t>5.1.98.3</w:t>
      </w:r>
      <w:r>
        <w:rPr>
          <w:rFonts w:cs="Arial"/>
          <w:szCs w:val="28"/>
        </w:rPr>
        <w:tab/>
      </w:r>
      <w:r>
        <w:rPr>
          <w:rFonts w:cs="Arial"/>
          <w:szCs w:val="28"/>
        </w:rPr>
        <w:tab/>
        <w:t>Reference sensitivity exceptions</w:t>
      </w:r>
      <w:bookmarkEnd w:id="949"/>
      <w:bookmarkEnd w:id="950"/>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951" w:name="_Toc69982815"/>
      <w:r>
        <w:rPr>
          <w:lang w:eastAsia="ja-JP"/>
        </w:rPr>
        <w:t>5.1.99</w:t>
      </w:r>
      <w:r>
        <w:rPr>
          <w:lang w:eastAsia="ja-JP"/>
        </w:rPr>
        <w:tab/>
        <w:t>DC_1-7-38_n28</w:t>
      </w:r>
      <w:bookmarkEnd w:id="951"/>
    </w:p>
    <w:p w14:paraId="1E3BAD62" w14:textId="6AD27813" w:rsidR="00B70FFA" w:rsidRDefault="00B70FFA" w:rsidP="00B70FFA">
      <w:pPr>
        <w:pStyle w:val="Heading3"/>
        <w:tabs>
          <w:tab w:val="left" w:pos="420"/>
        </w:tabs>
      </w:pPr>
      <w:bookmarkStart w:id="952" w:name="_Toc69982816"/>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95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953" w:name="OLE_LINK69"/>
            <w:bookmarkStart w:id="954" w:name="OLE_LINK70"/>
            <w:r w:rsidRPr="00834160">
              <w:rPr>
                <w:rFonts w:ascii="Arial" w:eastAsiaTheme="minorEastAsia" w:hAnsi="Arial" w:cs="Arial"/>
                <w:color w:val="000000"/>
                <w:sz w:val="18"/>
                <w:szCs w:val="18"/>
                <w:lang w:eastAsia="zh-CN"/>
              </w:rPr>
              <w:t>Band 7 and Band 38</w:t>
            </w:r>
            <w:bookmarkEnd w:id="953"/>
            <w:bookmarkEnd w:id="95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955" w:name="_Toc69982817"/>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956" w:name="_Toc69982818"/>
      <w:r>
        <w:rPr>
          <w:rFonts w:cs="Arial"/>
          <w:szCs w:val="28"/>
        </w:rPr>
        <w:t>5.1.99.3</w:t>
      </w:r>
      <w:r>
        <w:rPr>
          <w:rFonts w:cs="Arial"/>
          <w:szCs w:val="28"/>
        </w:rPr>
        <w:tab/>
      </w:r>
      <w:r>
        <w:rPr>
          <w:rFonts w:cs="Arial"/>
          <w:szCs w:val="28"/>
        </w:rPr>
        <w:tab/>
        <w:t>Reference sensitivity exceptions</w:t>
      </w:r>
      <w:bookmarkEnd w:id="956"/>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957" w:name="_Toc69982819"/>
      <w:r>
        <w:rPr>
          <w:lang w:eastAsia="ja-JP"/>
        </w:rPr>
        <w:t>5.1.100</w:t>
      </w:r>
      <w:r>
        <w:rPr>
          <w:lang w:eastAsia="ja-JP"/>
        </w:rPr>
        <w:tab/>
        <w:t>DC_3-7-38_n28</w:t>
      </w:r>
      <w:bookmarkEnd w:id="957"/>
    </w:p>
    <w:p w14:paraId="43ADABA4" w14:textId="77777777" w:rsidR="003A18FC" w:rsidRDefault="00B70FFA" w:rsidP="003A18FC">
      <w:pPr>
        <w:pStyle w:val="Heading3"/>
        <w:tabs>
          <w:tab w:val="left" w:pos="420"/>
        </w:tabs>
        <w:ind w:left="0" w:firstLine="0"/>
      </w:pPr>
      <w:bookmarkStart w:id="958" w:name="_Toc69982820"/>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95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95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95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960" w:name="OLE_LINK77"/>
            <w:bookmarkStart w:id="96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960"/>
            <w:bookmarkEnd w:id="96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962" w:name="_Toc69982821"/>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2"/>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963" w:name="_Toc69982822"/>
      <w:r>
        <w:rPr>
          <w:rFonts w:cs="Arial"/>
          <w:szCs w:val="28"/>
        </w:rPr>
        <w:t>5.1.100.3</w:t>
      </w:r>
      <w:r>
        <w:rPr>
          <w:rFonts w:cs="Arial"/>
          <w:szCs w:val="28"/>
        </w:rPr>
        <w:tab/>
      </w:r>
      <w:r>
        <w:rPr>
          <w:rFonts w:cs="Arial"/>
          <w:szCs w:val="28"/>
        </w:rPr>
        <w:tab/>
        <w:t>Reference sensitivity exceptions</w:t>
      </w:r>
      <w:bookmarkEnd w:id="96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964" w:name="_Toc69982823"/>
      <w:r>
        <w:rPr>
          <w:rFonts w:cs="Arial"/>
          <w:lang w:val="en-US"/>
        </w:rPr>
        <w:t>5.1.101</w:t>
      </w:r>
      <w:r w:rsidRPr="00216078">
        <w:rPr>
          <w:rFonts w:cs="Arial"/>
          <w:lang w:val="en-US"/>
        </w:rPr>
        <w:tab/>
      </w:r>
      <w:r w:rsidRPr="0029374D">
        <w:rPr>
          <w:rFonts w:cs="Arial"/>
          <w:lang w:val="en-US"/>
        </w:rPr>
        <w:t>DC_2-5-30_n2</w:t>
      </w:r>
      <w:bookmarkEnd w:id="964"/>
    </w:p>
    <w:p w14:paraId="54317963" w14:textId="77777777" w:rsidR="00520FAA" w:rsidRDefault="00B70FFA" w:rsidP="00520FAA">
      <w:pPr>
        <w:pStyle w:val="Heading3"/>
        <w:tabs>
          <w:tab w:val="left" w:pos="420"/>
        </w:tabs>
        <w:ind w:left="0" w:firstLine="0"/>
      </w:pPr>
      <w:bookmarkStart w:id="965" w:name="_Toc69982824"/>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65"/>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966" w:name="_Toc69982825"/>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6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967" w:name="_Toc69982826"/>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6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968" w:name="_Toc69982827"/>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968"/>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969" w:name="_Toc69982828"/>
      <w:r>
        <w:rPr>
          <w:rFonts w:cs="Arial"/>
          <w:lang w:val="en-US"/>
        </w:rPr>
        <w:t>5.1.102</w:t>
      </w:r>
      <w:r w:rsidRPr="00216078">
        <w:rPr>
          <w:rFonts w:cs="Arial"/>
          <w:lang w:val="en-US"/>
        </w:rPr>
        <w:tab/>
      </w:r>
      <w:r w:rsidRPr="00842006">
        <w:rPr>
          <w:rFonts w:cs="Arial"/>
          <w:lang w:val="en-US"/>
        </w:rPr>
        <w:t>DC_2-5-30_n66</w:t>
      </w:r>
      <w:bookmarkEnd w:id="969"/>
    </w:p>
    <w:p w14:paraId="0E337602" w14:textId="77777777" w:rsidR="00520FAA" w:rsidRDefault="00B70FFA" w:rsidP="00520FAA">
      <w:pPr>
        <w:pStyle w:val="Heading3"/>
        <w:tabs>
          <w:tab w:val="left" w:pos="420"/>
        </w:tabs>
        <w:ind w:left="0" w:firstLine="0"/>
      </w:pPr>
      <w:bookmarkStart w:id="970" w:name="_Toc69982829"/>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0"/>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971" w:name="_Toc69982830"/>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9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9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973" w:name="_Toc69982831"/>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3"/>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974" w:name="_Toc69982832"/>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97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975" w:name="_Toc69982833"/>
      <w:r>
        <w:rPr>
          <w:rFonts w:cs="Arial"/>
          <w:lang w:val="en-US"/>
        </w:rPr>
        <w:t>5.1.103</w:t>
      </w:r>
      <w:r w:rsidRPr="00216078">
        <w:rPr>
          <w:rFonts w:cs="Arial"/>
          <w:lang w:val="en-US"/>
        </w:rPr>
        <w:tab/>
      </w:r>
      <w:r w:rsidRPr="00F31A15">
        <w:rPr>
          <w:rFonts w:cs="Arial"/>
          <w:lang w:val="en-US"/>
        </w:rPr>
        <w:t>DC_2-14-30_n</w:t>
      </w:r>
      <w:r>
        <w:rPr>
          <w:rFonts w:cs="Arial"/>
          <w:lang w:val="en-US"/>
        </w:rPr>
        <w:t>2</w:t>
      </w:r>
      <w:bookmarkEnd w:id="975"/>
    </w:p>
    <w:p w14:paraId="226E7D60" w14:textId="77777777" w:rsidR="00520FAA" w:rsidRDefault="00B70FFA" w:rsidP="00520FAA">
      <w:pPr>
        <w:pStyle w:val="Heading3"/>
        <w:tabs>
          <w:tab w:val="left" w:pos="420"/>
        </w:tabs>
        <w:ind w:left="0" w:firstLine="0"/>
      </w:pPr>
      <w:bookmarkStart w:id="976" w:name="_Toc69982834"/>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6"/>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977" w:name="_Toc69982835"/>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978" w:name="_Toc69982836"/>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979" w:name="_Toc69982837"/>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979"/>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980" w:name="_Toc69982838"/>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980"/>
    </w:p>
    <w:p w14:paraId="1780042D" w14:textId="77777777" w:rsidR="00520FAA" w:rsidRDefault="00B70FFA" w:rsidP="00520FAA">
      <w:pPr>
        <w:pStyle w:val="Heading3"/>
        <w:tabs>
          <w:tab w:val="left" w:pos="420"/>
        </w:tabs>
        <w:ind w:left="0" w:firstLine="0"/>
      </w:pPr>
      <w:bookmarkStart w:id="981" w:name="_Toc69982839"/>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1"/>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982" w:name="_Toc69982840"/>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983" w:name="_Toc69982841"/>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3"/>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984" w:name="_Toc69982842"/>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98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985" w:name="_Toc69982843"/>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985"/>
    </w:p>
    <w:p w14:paraId="50D73047" w14:textId="77777777" w:rsidR="00520FAA" w:rsidRDefault="00B70FFA" w:rsidP="00520FAA">
      <w:pPr>
        <w:pStyle w:val="Heading3"/>
        <w:tabs>
          <w:tab w:val="left" w:pos="420"/>
        </w:tabs>
        <w:ind w:left="0" w:firstLine="0"/>
      </w:pPr>
      <w:bookmarkStart w:id="986" w:name="_Toc69982844"/>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6"/>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987" w:name="_Toc69982845"/>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988" w:name="_Toc69982846"/>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989" w:name="_Toc69982847"/>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989"/>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990" w:name="_Toc69982848"/>
      <w:r>
        <w:rPr>
          <w:rFonts w:cs="Arial"/>
          <w:lang w:val="en-US"/>
        </w:rPr>
        <w:t>5.1.106</w:t>
      </w:r>
      <w:r w:rsidRPr="00216078">
        <w:rPr>
          <w:rFonts w:cs="Arial"/>
          <w:lang w:val="en-US"/>
        </w:rPr>
        <w:tab/>
      </w:r>
      <w:r w:rsidRPr="00A30ECF">
        <w:rPr>
          <w:rFonts w:cs="Arial"/>
          <w:lang w:val="en-US"/>
        </w:rPr>
        <w:t>DC_5-30-66_n2</w:t>
      </w:r>
      <w:bookmarkEnd w:id="990"/>
    </w:p>
    <w:p w14:paraId="29E974C2" w14:textId="77777777" w:rsidR="00520FAA" w:rsidRDefault="00B70FFA" w:rsidP="00520FAA">
      <w:pPr>
        <w:pStyle w:val="Heading3"/>
        <w:tabs>
          <w:tab w:val="left" w:pos="420"/>
        </w:tabs>
        <w:ind w:left="0" w:firstLine="0"/>
      </w:pPr>
      <w:bookmarkStart w:id="991" w:name="_Toc69982849"/>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1"/>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992" w:name="_Toc69982850"/>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9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9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994" w:name="_Toc69982851"/>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4"/>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995" w:name="_Toc69982852"/>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99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996" w:name="_Toc69982853"/>
      <w:r>
        <w:rPr>
          <w:rFonts w:cs="Arial"/>
          <w:lang w:val="en-US"/>
        </w:rPr>
        <w:t>5.1.107</w:t>
      </w:r>
      <w:r w:rsidRPr="00216078">
        <w:rPr>
          <w:rFonts w:cs="Arial"/>
          <w:lang w:val="en-US"/>
        </w:rPr>
        <w:tab/>
      </w:r>
      <w:r w:rsidRPr="00C512A3">
        <w:rPr>
          <w:rFonts w:cs="Arial"/>
          <w:lang w:val="en-US"/>
        </w:rPr>
        <w:t>DC_5-30-66_n66</w:t>
      </w:r>
      <w:bookmarkEnd w:id="996"/>
    </w:p>
    <w:p w14:paraId="456EFA39" w14:textId="77777777" w:rsidR="00520FAA" w:rsidRDefault="00B70FFA" w:rsidP="00520FAA">
      <w:pPr>
        <w:pStyle w:val="Heading3"/>
        <w:tabs>
          <w:tab w:val="left" w:pos="420"/>
        </w:tabs>
        <w:ind w:left="0" w:firstLine="0"/>
      </w:pPr>
      <w:bookmarkStart w:id="997" w:name="_Toc69982854"/>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7"/>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998" w:name="_Toc69982855"/>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999" w:name="_Toc69982856"/>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000" w:name="_Toc69982857"/>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000"/>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001" w:name="_Toc69982858"/>
      <w:r>
        <w:rPr>
          <w:rFonts w:cs="Arial"/>
          <w:lang w:val="en-US"/>
        </w:rPr>
        <w:t>5.1.108</w:t>
      </w:r>
      <w:r w:rsidRPr="00216078">
        <w:rPr>
          <w:rFonts w:cs="Arial"/>
          <w:lang w:val="en-US"/>
        </w:rPr>
        <w:tab/>
      </w:r>
      <w:r w:rsidRPr="004B7459">
        <w:rPr>
          <w:rFonts w:cs="Arial"/>
          <w:lang w:val="en-US"/>
        </w:rPr>
        <w:t>DC_14-30-66_n66</w:t>
      </w:r>
      <w:bookmarkEnd w:id="1001"/>
    </w:p>
    <w:p w14:paraId="02F5B1B9" w14:textId="77777777" w:rsidR="00520FAA" w:rsidRDefault="00C333D9" w:rsidP="00520FAA">
      <w:pPr>
        <w:pStyle w:val="Heading3"/>
        <w:tabs>
          <w:tab w:val="left" w:pos="420"/>
        </w:tabs>
        <w:ind w:left="0" w:firstLine="0"/>
      </w:pPr>
      <w:bookmarkStart w:id="1002" w:name="_Toc69982859"/>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2"/>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003" w:name="_Toc69982860"/>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004" w:name="_Toc69982861"/>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4"/>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005" w:name="_Toc69982862"/>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00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006" w:name="_Toc69982863"/>
      <w:r>
        <w:rPr>
          <w:rFonts w:cs="Arial"/>
          <w:lang w:val="en-US"/>
        </w:rPr>
        <w:t>5.1.109</w:t>
      </w:r>
      <w:r w:rsidRPr="00216078">
        <w:rPr>
          <w:rFonts w:cs="Arial"/>
          <w:lang w:val="en-US"/>
        </w:rPr>
        <w:tab/>
      </w:r>
      <w:r w:rsidRPr="00D8070C">
        <w:rPr>
          <w:rFonts w:cs="Arial"/>
          <w:lang w:val="en-US"/>
        </w:rPr>
        <w:t>DC_14-30-66_n2</w:t>
      </w:r>
      <w:bookmarkEnd w:id="1006"/>
    </w:p>
    <w:p w14:paraId="03EF11C3" w14:textId="77777777" w:rsidR="00520FAA" w:rsidRDefault="00C333D9" w:rsidP="00520FAA">
      <w:pPr>
        <w:pStyle w:val="Heading3"/>
        <w:tabs>
          <w:tab w:val="left" w:pos="420"/>
        </w:tabs>
        <w:ind w:left="0" w:firstLine="0"/>
      </w:pPr>
      <w:bookmarkStart w:id="1007" w:name="_Toc69982864"/>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7"/>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008" w:name="_Toc69982865"/>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009" w:name="_Toc69982866"/>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010" w:name="_Toc69982867"/>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010"/>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011" w:name="_Toc69982868"/>
      <w:r>
        <w:rPr>
          <w:rFonts w:cs="Arial"/>
          <w:lang w:val="en-US"/>
        </w:rPr>
        <w:t>5.1.110</w:t>
      </w:r>
      <w:r w:rsidRPr="00216078">
        <w:rPr>
          <w:rFonts w:cs="Arial"/>
          <w:lang w:val="en-US"/>
        </w:rPr>
        <w:tab/>
      </w:r>
      <w:r w:rsidRPr="00294F72">
        <w:rPr>
          <w:rFonts w:cs="Arial"/>
          <w:lang w:val="en-US"/>
        </w:rPr>
        <w:t>DC_2-2-14-30_n66</w:t>
      </w:r>
      <w:bookmarkEnd w:id="1011"/>
    </w:p>
    <w:p w14:paraId="5F7A8179" w14:textId="77777777" w:rsidR="00520FAA" w:rsidRDefault="00C333D9" w:rsidP="00520FAA">
      <w:pPr>
        <w:pStyle w:val="Heading3"/>
        <w:tabs>
          <w:tab w:val="left" w:pos="420"/>
        </w:tabs>
        <w:ind w:left="0" w:firstLine="0"/>
      </w:pPr>
      <w:bookmarkStart w:id="1012" w:name="_Toc69982869"/>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2"/>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013" w:name="_Toc69982870"/>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014" w:name="_Toc69982871"/>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4"/>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015" w:name="_Toc69982872"/>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01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016" w:name="_Toc69982873"/>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016"/>
    </w:p>
    <w:p w14:paraId="0A58C93E" w14:textId="77777777" w:rsidR="00520FAA" w:rsidRDefault="00C333D9" w:rsidP="00520FAA">
      <w:pPr>
        <w:pStyle w:val="Heading3"/>
        <w:tabs>
          <w:tab w:val="left" w:pos="420"/>
        </w:tabs>
        <w:ind w:left="0" w:firstLine="0"/>
      </w:pPr>
      <w:bookmarkStart w:id="1017" w:name="_Toc69982874"/>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7"/>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018" w:name="_Toc69982875"/>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019" w:name="_Toc69982876"/>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020" w:name="_Toc69982877"/>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020"/>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021" w:name="_Toc69982878"/>
      <w:r>
        <w:rPr>
          <w:rFonts w:cs="Arial"/>
          <w:lang w:val="en-US"/>
        </w:rPr>
        <w:t>5.1.112</w:t>
      </w:r>
      <w:r w:rsidRPr="00216078">
        <w:rPr>
          <w:rFonts w:cs="Arial"/>
          <w:lang w:val="en-US"/>
        </w:rPr>
        <w:tab/>
      </w:r>
      <w:r>
        <w:rPr>
          <w:rFonts w:cs="Arial"/>
          <w:lang w:val="en-US"/>
        </w:rPr>
        <w:t>1-3</w:t>
      </w:r>
      <w:r w:rsidRPr="00CD7F24">
        <w:rPr>
          <w:rFonts w:cs="Arial"/>
          <w:lang w:val="en-US"/>
        </w:rPr>
        <w:t>-28_n3</w:t>
      </w:r>
      <w:bookmarkEnd w:id="1021"/>
    </w:p>
    <w:p w14:paraId="43876EEF" w14:textId="77777777" w:rsidR="00520FAA" w:rsidRDefault="0030357B" w:rsidP="00520FAA">
      <w:pPr>
        <w:pStyle w:val="Heading3"/>
        <w:tabs>
          <w:tab w:val="left" w:pos="420"/>
        </w:tabs>
        <w:ind w:left="0" w:firstLine="0"/>
      </w:pPr>
      <w:bookmarkStart w:id="1022" w:name="_Toc69982879"/>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2"/>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023" w:name="_Toc69982880"/>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024" w:name="_Toc69982881"/>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4"/>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025" w:name="_Toc69982882"/>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0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026" w:name="_Toc69982883"/>
      <w:r>
        <w:rPr>
          <w:rFonts w:cs="Arial"/>
          <w:lang w:val="en-US"/>
        </w:rPr>
        <w:t>5.1.113</w:t>
      </w:r>
      <w:r w:rsidRPr="00216078">
        <w:rPr>
          <w:rFonts w:cs="Arial"/>
          <w:lang w:val="en-US"/>
        </w:rPr>
        <w:tab/>
      </w:r>
      <w:r>
        <w:rPr>
          <w:rFonts w:cs="Arial"/>
          <w:lang w:val="en-US"/>
        </w:rPr>
        <w:t>3-7</w:t>
      </w:r>
      <w:r w:rsidRPr="00CD7F24">
        <w:rPr>
          <w:rFonts w:cs="Arial"/>
          <w:lang w:val="en-US"/>
        </w:rPr>
        <w:t>-28_n3</w:t>
      </w:r>
      <w:bookmarkEnd w:id="1026"/>
    </w:p>
    <w:p w14:paraId="65DF4DA8" w14:textId="77777777" w:rsidR="00520FAA" w:rsidRDefault="0030357B" w:rsidP="00520FAA">
      <w:pPr>
        <w:pStyle w:val="Heading3"/>
        <w:tabs>
          <w:tab w:val="left" w:pos="420"/>
        </w:tabs>
        <w:ind w:left="0" w:firstLine="0"/>
      </w:pPr>
      <w:bookmarkStart w:id="1027" w:name="_Toc69982884"/>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7"/>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028" w:name="_Toc69982885"/>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029" w:name="_Toc69982886"/>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030" w:name="_Toc69982887"/>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030"/>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031" w:name="_Toc69982888"/>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031"/>
    </w:p>
    <w:p w14:paraId="7C778DC7" w14:textId="77777777" w:rsidR="00520FAA" w:rsidRDefault="0030357B" w:rsidP="00520FAA">
      <w:pPr>
        <w:pStyle w:val="Heading3"/>
        <w:tabs>
          <w:tab w:val="left" w:pos="420"/>
        </w:tabs>
        <w:ind w:left="0" w:firstLine="0"/>
      </w:pPr>
      <w:bookmarkStart w:id="1032" w:name="_Toc69982889"/>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2"/>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033" w:name="_Toc69982890"/>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034" w:name="_Toc69982891"/>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4"/>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035" w:name="_Toc69982892"/>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03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036" w:name="_Toc69982893"/>
      <w:r>
        <w:rPr>
          <w:rFonts w:cs="Arial"/>
          <w:lang w:val="en-US"/>
        </w:rPr>
        <w:t>5.1.115</w:t>
      </w:r>
      <w:r w:rsidRPr="00216078">
        <w:rPr>
          <w:rFonts w:cs="Arial"/>
          <w:lang w:val="en-US"/>
        </w:rPr>
        <w:tab/>
      </w:r>
      <w:r w:rsidRPr="00676D53">
        <w:rPr>
          <w:rFonts w:cs="Arial"/>
          <w:lang w:val="en-US"/>
        </w:rPr>
        <w:t>DC_2-46-66_n260</w:t>
      </w:r>
      <w:bookmarkEnd w:id="1036"/>
    </w:p>
    <w:p w14:paraId="5960E593" w14:textId="77777777" w:rsidR="00520FAA" w:rsidRDefault="0030357B" w:rsidP="00520FAA">
      <w:pPr>
        <w:pStyle w:val="Heading3"/>
        <w:tabs>
          <w:tab w:val="left" w:pos="420"/>
        </w:tabs>
        <w:ind w:left="0" w:firstLine="0"/>
      </w:pPr>
      <w:bookmarkStart w:id="1037" w:name="_Toc69982894"/>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7"/>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038" w:name="_Toc69982895"/>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BE57D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43C2F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F42B70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48BEACC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039" w:name="_Toc69982896"/>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040" w:name="_Toc69982897"/>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040"/>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041" w:name="_Toc69982898"/>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041"/>
    </w:p>
    <w:p w14:paraId="336ED6EB" w14:textId="77777777" w:rsidR="00520FAA" w:rsidRDefault="0030357B" w:rsidP="00520FAA">
      <w:pPr>
        <w:pStyle w:val="Heading3"/>
        <w:tabs>
          <w:tab w:val="left" w:pos="420"/>
        </w:tabs>
        <w:ind w:left="0" w:firstLine="0"/>
      </w:pPr>
      <w:bookmarkStart w:id="1042" w:name="_Toc69982899"/>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42"/>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043" w:name="_Toc69982900"/>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4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044" w:name="_Toc69982901"/>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044"/>
    </w:p>
    <w:p w14:paraId="48DA55BA" w14:textId="6ADB689B" w:rsidR="00166B56" w:rsidRPr="00D07090" w:rsidRDefault="0030357B" w:rsidP="00166B56">
      <w:r>
        <w:rPr>
          <w:rFonts w:eastAsia="SimSun"/>
        </w:rPr>
        <w:t>MSD requirements are covered in lower order combinations.</w:t>
      </w:r>
    </w:p>
    <w:p w14:paraId="7B178AE5" w14:textId="77777777" w:rsidR="00166B56" w:rsidRPr="004D3578" w:rsidRDefault="00166B56" w:rsidP="00166B56">
      <w:pPr>
        <w:pStyle w:val="Heading1"/>
      </w:pPr>
      <w:r w:rsidRPr="004D3578">
        <w:br w:type="page"/>
      </w:r>
      <w:bookmarkStart w:id="1045" w:name="_Toc46998018"/>
      <w:bookmarkStart w:id="1046" w:name="_Toc49450092"/>
      <w:bookmarkStart w:id="1047" w:name="_Toc49450150"/>
      <w:bookmarkStart w:id="1048" w:name="_Toc49450215"/>
      <w:bookmarkStart w:id="1049" w:name="_Toc49450394"/>
      <w:bookmarkStart w:id="1050" w:name="_Toc49450462"/>
      <w:bookmarkStart w:id="1051" w:name="_Toc49450838"/>
      <w:bookmarkStart w:id="1052" w:name="_Toc49522637"/>
      <w:bookmarkStart w:id="1053" w:name="_Toc49523060"/>
      <w:bookmarkStart w:id="1054" w:name="_Toc69982902"/>
      <w:r w:rsidRPr="004D3578">
        <w:t xml:space="preserve">Annex </w:t>
      </w:r>
      <w:r>
        <w:t>A</w:t>
      </w:r>
      <w:r w:rsidRPr="004D3578">
        <w:t xml:space="preserve"> </w:t>
      </w:r>
      <w:r>
        <w:t xml:space="preserve">- </w:t>
      </w:r>
      <w:r w:rsidRPr="004D3578">
        <w:t>Change history</w:t>
      </w:r>
      <w:bookmarkEnd w:id="1045"/>
      <w:bookmarkEnd w:id="1046"/>
      <w:bookmarkEnd w:id="1047"/>
      <w:bookmarkEnd w:id="1048"/>
      <w:bookmarkEnd w:id="1049"/>
      <w:bookmarkEnd w:id="1050"/>
      <w:bookmarkEnd w:id="1051"/>
      <w:bookmarkEnd w:id="1052"/>
      <w:bookmarkEnd w:id="1053"/>
      <w:bookmarkEnd w:id="105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055" w:name="historyclause"/>
            <w:bookmarkEnd w:id="1055"/>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C646BF" w:rsidRDefault="00C646BF">
      <w:r>
        <w:separator/>
      </w:r>
    </w:p>
  </w:endnote>
  <w:endnote w:type="continuationSeparator" w:id="0">
    <w:p w14:paraId="2EE0CA8B" w14:textId="77777777" w:rsidR="00C646BF" w:rsidRDefault="00C6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46BF" w:rsidRDefault="00C64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C646BF" w:rsidRDefault="00C646BF">
      <w:r>
        <w:separator/>
      </w:r>
    </w:p>
  </w:footnote>
  <w:footnote w:type="continuationSeparator" w:id="0">
    <w:p w14:paraId="542EA968" w14:textId="77777777" w:rsidR="00C646BF" w:rsidRDefault="00C6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E3F2CDB" w:rsidR="00C646BF" w:rsidRDefault="00C64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376">
      <w:rPr>
        <w:rFonts w:ascii="Arial" w:hAnsi="Arial" w:cs="Arial"/>
        <w:b/>
        <w:noProof/>
        <w:sz w:val="18"/>
        <w:szCs w:val="18"/>
      </w:rPr>
      <w:t>3GPP TR 37.717-31-11 V0.4.0 (2021-04)</w:t>
    </w:r>
    <w:r>
      <w:rPr>
        <w:rFonts w:ascii="Arial" w:hAnsi="Arial" w:cs="Arial"/>
        <w:b/>
        <w:sz w:val="18"/>
        <w:szCs w:val="18"/>
      </w:rPr>
      <w:fldChar w:fldCharType="end"/>
    </w:r>
  </w:p>
  <w:p w14:paraId="62715CBE" w14:textId="77777777" w:rsidR="00C646BF" w:rsidRDefault="00C64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8674E85" w:rsidR="00C646BF" w:rsidRDefault="00C64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376">
      <w:rPr>
        <w:rFonts w:ascii="Arial" w:hAnsi="Arial" w:cs="Arial"/>
        <w:b/>
        <w:noProof/>
        <w:sz w:val="18"/>
        <w:szCs w:val="18"/>
      </w:rPr>
      <w:t>Release 17</w:t>
    </w:r>
    <w:r>
      <w:rPr>
        <w:rFonts w:ascii="Arial" w:hAnsi="Arial" w:cs="Arial"/>
        <w:b/>
        <w:sz w:val="18"/>
        <w:szCs w:val="18"/>
      </w:rPr>
      <w:fldChar w:fldCharType="end"/>
    </w:r>
  </w:p>
  <w:p w14:paraId="3B979277" w14:textId="77777777" w:rsidR="00C646BF" w:rsidRDefault="00C64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129BF"/>
    <w:rsid w:val="00520FAA"/>
    <w:rsid w:val="0053388B"/>
    <w:rsid w:val="00535773"/>
    <w:rsid w:val="00543E6C"/>
    <w:rsid w:val="005545C4"/>
    <w:rsid w:val="00565087"/>
    <w:rsid w:val="00597B11"/>
    <w:rsid w:val="005A4391"/>
    <w:rsid w:val="005B4361"/>
    <w:rsid w:val="005D2E01"/>
    <w:rsid w:val="005D7526"/>
    <w:rsid w:val="005E2630"/>
    <w:rsid w:val="005E4BB2"/>
    <w:rsid w:val="005F178C"/>
    <w:rsid w:val="00602AEA"/>
    <w:rsid w:val="00614FDF"/>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30747"/>
    <w:rsid w:val="008571D6"/>
    <w:rsid w:val="008768CA"/>
    <w:rsid w:val="0088178B"/>
    <w:rsid w:val="008A2344"/>
    <w:rsid w:val="008C384C"/>
    <w:rsid w:val="008D04D6"/>
    <w:rsid w:val="008D57F9"/>
    <w:rsid w:val="0090271F"/>
    <w:rsid w:val="00902E23"/>
    <w:rsid w:val="00910894"/>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102</Pages>
  <Words>21416</Words>
  <Characters>122075</Characters>
  <Application>Microsoft Office Word</Application>
  <DocSecurity>0</DocSecurity>
  <Lines>1017</Lines>
  <Paragraphs>286</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143205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59</cp:revision>
  <cp:lastPrinted>2019-02-25T14:05:00Z</cp:lastPrinted>
  <dcterms:created xsi:type="dcterms:W3CDTF">2020-08-04T16:49:00Z</dcterms:created>
  <dcterms:modified xsi:type="dcterms:W3CDTF">2021-04-24T06:55:00Z</dcterms:modified>
</cp:coreProperties>
</file>